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0D60E" w14:textId="1B7AF46D" w:rsidR="00430EED" w:rsidRPr="00EA2A7B" w:rsidRDefault="00F13572" w:rsidP="00430EED">
      <w:pPr>
        <w:pStyle w:val="Heading1"/>
        <w:numPr>
          <w:ilvl w:val="0"/>
          <w:numId w:val="3"/>
        </w:numPr>
        <w:spacing w:after="0"/>
        <w:ind w:left="431" w:hanging="431"/>
        <w:rPr>
          <w:rFonts w:eastAsiaTheme="majorEastAsia" w:cstheme="majorBidi"/>
          <w:color w:val="2E74B5" w:themeColor="accent1" w:themeShade="BF"/>
          <w:sz w:val="22"/>
          <w:szCs w:val="22"/>
        </w:rPr>
      </w:pPr>
      <w:bookmarkStart w:id="0" w:name="_Toc436814728"/>
      <w:bookmarkStart w:id="1" w:name="_Toc520713482"/>
      <w:bookmarkStart w:id="2" w:name="_GoBack"/>
      <w:bookmarkEnd w:id="2"/>
      <w:r>
        <w:rPr>
          <w:rFonts w:eastAsiaTheme="majorEastAsia" w:cstheme="majorBidi"/>
          <w:color w:val="2E74B5" w:themeColor="accent1" w:themeShade="BF"/>
          <w:sz w:val="22"/>
          <w:szCs w:val="22"/>
        </w:rPr>
        <w:t>P</w:t>
      </w:r>
      <w:r w:rsidR="00430EED" w:rsidRPr="00EA2A7B">
        <w:rPr>
          <w:rFonts w:eastAsiaTheme="majorEastAsia" w:cstheme="majorBidi"/>
          <w:color w:val="2E74B5" w:themeColor="accent1" w:themeShade="BF"/>
          <w:sz w:val="22"/>
          <w:szCs w:val="22"/>
        </w:rPr>
        <w:t>RILOGE – OBRAZCI</w:t>
      </w:r>
      <w:bookmarkEnd w:id="0"/>
      <w:bookmarkEnd w:id="1"/>
    </w:p>
    <w:p w14:paraId="42D0A649" w14:textId="77777777" w:rsidR="00430EED" w:rsidRPr="00EA2A7B" w:rsidRDefault="00430EED" w:rsidP="00430EED">
      <w:pPr>
        <w:widowControl/>
        <w:spacing w:line="259" w:lineRule="auto"/>
        <w:jc w:val="left"/>
        <w:rPr>
          <w:rFonts w:eastAsiaTheme="majorEastAsia" w:cstheme="majorBidi"/>
          <w:b/>
          <w:color w:val="1F4E79" w:themeColor="accent1" w:themeShade="80"/>
          <w:sz w:val="22"/>
          <w:szCs w:val="22"/>
        </w:rPr>
      </w:pPr>
    </w:p>
    <w:p w14:paraId="76B7F859" w14:textId="77777777" w:rsidR="00C14C56" w:rsidRPr="00C14C56" w:rsidRDefault="00C14C56" w:rsidP="00C14C56">
      <w:pPr>
        <w:rPr>
          <w:sz w:val="22"/>
          <w:szCs w:val="22"/>
        </w:rPr>
      </w:pPr>
      <w:r w:rsidRPr="00C14C56">
        <w:rPr>
          <w:sz w:val="22"/>
          <w:szCs w:val="22"/>
        </w:rPr>
        <w:t>Ponudnik mora v sklopu oddaje ponudbe predložiti spodaj navedene obrazce:</w:t>
      </w:r>
    </w:p>
    <w:p w14:paraId="0ABF5A62" w14:textId="51761079" w:rsidR="00C14C56" w:rsidRPr="00C14C56" w:rsidRDefault="00C14C56" w:rsidP="00CE45B7">
      <w:pPr>
        <w:pStyle w:val="ListParagraph"/>
        <w:widowControl/>
        <w:numPr>
          <w:ilvl w:val="0"/>
          <w:numId w:val="34"/>
        </w:numPr>
        <w:spacing w:after="0"/>
        <w:rPr>
          <w:sz w:val="22"/>
          <w:szCs w:val="22"/>
        </w:rPr>
      </w:pPr>
      <w:r w:rsidRPr="00C14C56">
        <w:rPr>
          <w:sz w:val="22"/>
          <w:szCs w:val="22"/>
        </w:rPr>
        <w:t>Izpolniti in predložiti v poljubni obliki (Word, PDF, …)</w:t>
      </w:r>
      <w:r w:rsidR="00526FBE">
        <w:rPr>
          <w:sz w:val="22"/>
          <w:szCs w:val="22"/>
        </w:rPr>
        <w:t xml:space="preserve"> </w:t>
      </w:r>
    </w:p>
    <w:p w14:paraId="69FB1261" w14:textId="67D9A0BB" w:rsidR="00C14C56" w:rsidRPr="002742EF" w:rsidRDefault="00526FBE" w:rsidP="00CE45B7">
      <w:pPr>
        <w:pStyle w:val="ListParagraph"/>
        <w:widowControl/>
        <w:numPr>
          <w:ilvl w:val="1"/>
          <w:numId w:val="34"/>
        </w:numPr>
        <w:spacing w:after="0"/>
        <w:rPr>
          <w:sz w:val="22"/>
          <w:szCs w:val="22"/>
        </w:rPr>
      </w:pPr>
      <w:r w:rsidRPr="002742EF">
        <w:rPr>
          <w:sz w:val="22"/>
          <w:szCs w:val="22"/>
        </w:rPr>
        <w:t>1</w:t>
      </w:r>
      <w:r w:rsidR="00C14C56" w:rsidRPr="002742EF">
        <w:rPr>
          <w:sz w:val="22"/>
          <w:szCs w:val="22"/>
        </w:rPr>
        <w:t>. Po</w:t>
      </w:r>
      <w:r w:rsidRPr="002742EF">
        <w:rPr>
          <w:sz w:val="22"/>
          <w:szCs w:val="22"/>
        </w:rPr>
        <w:t>datki o po</w:t>
      </w:r>
      <w:r w:rsidR="00C14C56" w:rsidRPr="002742EF">
        <w:rPr>
          <w:sz w:val="22"/>
          <w:szCs w:val="22"/>
        </w:rPr>
        <w:t>nud</w:t>
      </w:r>
      <w:r w:rsidRPr="002742EF">
        <w:rPr>
          <w:sz w:val="22"/>
          <w:szCs w:val="22"/>
        </w:rPr>
        <w:t>niku</w:t>
      </w:r>
    </w:p>
    <w:p w14:paraId="66E32624" w14:textId="77777777" w:rsidR="008A03BF" w:rsidRDefault="00C14C56" w:rsidP="00CE45B7">
      <w:pPr>
        <w:pStyle w:val="ListParagraph"/>
        <w:widowControl/>
        <w:numPr>
          <w:ilvl w:val="1"/>
          <w:numId w:val="34"/>
        </w:numPr>
        <w:spacing w:after="0"/>
        <w:rPr>
          <w:sz w:val="22"/>
          <w:szCs w:val="22"/>
        </w:rPr>
      </w:pPr>
      <w:r w:rsidRPr="008A03BF">
        <w:rPr>
          <w:sz w:val="22"/>
          <w:szCs w:val="22"/>
        </w:rPr>
        <w:t xml:space="preserve">ustrezno dokazilo </w:t>
      </w:r>
      <w:r w:rsidR="008A03BF">
        <w:rPr>
          <w:sz w:val="22"/>
          <w:szCs w:val="22"/>
        </w:rPr>
        <w:t>iz katerega je razviden letni promet ponudnika/partnerja v skupnem nastopu/podizvajalca (kot npr.: letno poročilo, S.BON-1 ali S.BON-1/P, …)</w:t>
      </w:r>
    </w:p>
    <w:p w14:paraId="49AD46BE" w14:textId="58C81D47" w:rsidR="00C14C56" w:rsidRPr="008A03BF" w:rsidRDefault="002742EF" w:rsidP="00CE45B7">
      <w:pPr>
        <w:pStyle w:val="ListParagraph"/>
        <w:widowControl/>
        <w:numPr>
          <w:ilvl w:val="1"/>
          <w:numId w:val="34"/>
        </w:numPr>
        <w:spacing w:after="0"/>
        <w:rPr>
          <w:sz w:val="22"/>
          <w:szCs w:val="22"/>
        </w:rPr>
      </w:pPr>
      <w:r w:rsidRPr="008A03BF">
        <w:rPr>
          <w:sz w:val="22"/>
          <w:szCs w:val="22"/>
        </w:rPr>
        <w:t>7</w:t>
      </w:r>
      <w:r w:rsidR="00C14C56" w:rsidRPr="008A03BF">
        <w:rPr>
          <w:sz w:val="22"/>
          <w:szCs w:val="22"/>
        </w:rPr>
        <w:t>. Bančna garancija za dobro izvedbo pogodbenih obveznosti</w:t>
      </w:r>
      <w:r w:rsidR="007573A0">
        <w:rPr>
          <w:sz w:val="22"/>
          <w:szCs w:val="22"/>
        </w:rPr>
        <w:t xml:space="preserve"> (vzorec)</w:t>
      </w:r>
    </w:p>
    <w:p w14:paraId="1AF151A4" w14:textId="0814D41F" w:rsidR="00C14C56" w:rsidRPr="002742EF" w:rsidRDefault="002742EF" w:rsidP="00CE45B7">
      <w:pPr>
        <w:pStyle w:val="ListParagraph"/>
        <w:widowControl/>
        <w:numPr>
          <w:ilvl w:val="1"/>
          <w:numId w:val="34"/>
        </w:numPr>
        <w:spacing w:after="0"/>
        <w:rPr>
          <w:sz w:val="22"/>
          <w:szCs w:val="22"/>
        </w:rPr>
      </w:pPr>
      <w:r w:rsidRPr="002742EF">
        <w:rPr>
          <w:sz w:val="22"/>
          <w:szCs w:val="22"/>
        </w:rPr>
        <w:t>8</w:t>
      </w:r>
      <w:r w:rsidR="00C14C56" w:rsidRPr="002742EF">
        <w:rPr>
          <w:sz w:val="22"/>
          <w:szCs w:val="22"/>
        </w:rPr>
        <w:t xml:space="preserve">. </w:t>
      </w:r>
      <w:r w:rsidRPr="002742EF">
        <w:rPr>
          <w:sz w:val="22"/>
          <w:szCs w:val="22"/>
        </w:rPr>
        <w:t xml:space="preserve">Vzorec </w:t>
      </w:r>
      <w:r w:rsidR="00B814B9">
        <w:rPr>
          <w:sz w:val="22"/>
          <w:szCs w:val="22"/>
        </w:rPr>
        <w:t>P</w:t>
      </w:r>
      <w:r w:rsidRPr="002742EF">
        <w:rPr>
          <w:sz w:val="22"/>
          <w:szCs w:val="22"/>
        </w:rPr>
        <w:t>ogodbe</w:t>
      </w:r>
      <w:r w:rsidR="00B814B9">
        <w:rPr>
          <w:sz w:val="22"/>
          <w:szCs w:val="22"/>
        </w:rPr>
        <w:t xml:space="preserve"> o posredovanju pri prodaji nepremičnin</w:t>
      </w:r>
      <w:r w:rsidR="00116A38">
        <w:rPr>
          <w:sz w:val="22"/>
          <w:szCs w:val="22"/>
        </w:rPr>
        <w:t>(e)</w:t>
      </w:r>
    </w:p>
    <w:p w14:paraId="419F9548" w14:textId="77777777" w:rsidR="00C14C56" w:rsidRPr="00C14C56" w:rsidRDefault="00C14C56" w:rsidP="00C14C56">
      <w:pPr>
        <w:pStyle w:val="ListParagraph"/>
        <w:numPr>
          <w:ilvl w:val="0"/>
          <w:numId w:val="0"/>
        </w:numPr>
        <w:spacing w:before="120"/>
        <w:ind w:left="782"/>
        <w:rPr>
          <w:sz w:val="22"/>
          <w:szCs w:val="22"/>
          <w:highlight w:val="yellow"/>
        </w:rPr>
      </w:pPr>
    </w:p>
    <w:p w14:paraId="222EBE54" w14:textId="77777777" w:rsidR="00C14C56" w:rsidRPr="002742EF" w:rsidRDefault="00C14C56" w:rsidP="00CE45B7">
      <w:pPr>
        <w:pStyle w:val="ListParagraph"/>
        <w:widowControl/>
        <w:numPr>
          <w:ilvl w:val="0"/>
          <w:numId w:val="34"/>
        </w:numPr>
        <w:spacing w:before="120" w:after="0"/>
        <w:ind w:left="782"/>
        <w:rPr>
          <w:sz w:val="22"/>
          <w:szCs w:val="22"/>
        </w:rPr>
      </w:pPr>
      <w:r w:rsidRPr="002742EF">
        <w:rPr>
          <w:sz w:val="22"/>
          <w:szCs w:val="22"/>
        </w:rPr>
        <w:t>Izpolniti in predložiti v PDF obliki v razdelek »Predračun«</w:t>
      </w:r>
    </w:p>
    <w:p w14:paraId="764867D1" w14:textId="77777777" w:rsidR="00C14C56" w:rsidRPr="002742EF" w:rsidRDefault="00C14C56" w:rsidP="00C14C56">
      <w:pPr>
        <w:pStyle w:val="ListParagraph"/>
        <w:numPr>
          <w:ilvl w:val="0"/>
          <w:numId w:val="0"/>
        </w:numPr>
        <w:spacing w:before="120"/>
        <w:ind w:left="782"/>
        <w:rPr>
          <w:sz w:val="22"/>
          <w:szCs w:val="22"/>
        </w:rPr>
      </w:pPr>
      <w:r w:rsidRPr="002742EF">
        <w:rPr>
          <w:sz w:val="22"/>
          <w:szCs w:val="22"/>
        </w:rPr>
        <w:t>v informacijskem sistemu e-JN, da bodo dostopni na javnem odpiranju ponudb:</w:t>
      </w:r>
    </w:p>
    <w:p w14:paraId="52C3ABD2" w14:textId="7CB8CE1D" w:rsidR="00C14C56" w:rsidRPr="002742EF" w:rsidRDefault="00526FBE" w:rsidP="007573A0">
      <w:pPr>
        <w:pStyle w:val="ListParagraph"/>
        <w:widowControl/>
        <w:numPr>
          <w:ilvl w:val="1"/>
          <w:numId w:val="34"/>
        </w:numPr>
        <w:spacing w:after="0"/>
        <w:rPr>
          <w:sz w:val="22"/>
          <w:szCs w:val="22"/>
        </w:rPr>
      </w:pPr>
      <w:r w:rsidRPr="002742EF">
        <w:rPr>
          <w:sz w:val="22"/>
          <w:szCs w:val="22"/>
        </w:rPr>
        <w:t>4. Ponudbeni predračun - MERILO</w:t>
      </w:r>
    </w:p>
    <w:p w14:paraId="44B7A767" w14:textId="77777777" w:rsidR="00C14C56" w:rsidRPr="00C14C56" w:rsidRDefault="00C14C56" w:rsidP="00C14C56">
      <w:pPr>
        <w:pStyle w:val="ListParagraph"/>
        <w:numPr>
          <w:ilvl w:val="0"/>
          <w:numId w:val="0"/>
        </w:numPr>
        <w:spacing w:before="120"/>
        <w:ind w:left="782"/>
        <w:rPr>
          <w:sz w:val="22"/>
          <w:szCs w:val="22"/>
          <w:highlight w:val="yellow"/>
        </w:rPr>
      </w:pPr>
    </w:p>
    <w:p w14:paraId="549DE92B" w14:textId="77777777" w:rsidR="00C14C56" w:rsidRPr="002742EF" w:rsidRDefault="00C14C56" w:rsidP="00CE45B7">
      <w:pPr>
        <w:pStyle w:val="ListParagraph"/>
        <w:widowControl/>
        <w:numPr>
          <w:ilvl w:val="0"/>
          <w:numId w:val="34"/>
        </w:numPr>
        <w:spacing w:before="120" w:after="0"/>
        <w:ind w:left="782" w:hanging="357"/>
        <w:rPr>
          <w:sz w:val="22"/>
          <w:szCs w:val="22"/>
        </w:rPr>
      </w:pPr>
      <w:r w:rsidRPr="002742EF">
        <w:rPr>
          <w:sz w:val="22"/>
          <w:szCs w:val="22"/>
        </w:rPr>
        <w:t>Izpolniti, podpisati in predložiti V PDF obliki:</w:t>
      </w:r>
    </w:p>
    <w:p w14:paraId="4906ECCA" w14:textId="179F08B6" w:rsidR="00C14C56" w:rsidRPr="002742EF" w:rsidRDefault="00526FBE" w:rsidP="00CE45B7">
      <w:pPr>
        <w:pStyle w:val="ListParagraph"/>
        <w:widowControl/>
        <w:numPr>
          <w:ilvl w:val="1"/>
          <w:numId w:val="34"/>
        </w:numPr>
        <w:spacing w:after="0"/>
        <w:rPr>
          <w:sz w:val="22"/>
          <w:szCs w:val="22"/>
        </w:rPr>
      </w:pPr>
      <w:r w:rsidRPr="002742EF">
        <w:rPr>
          <w:sz w:val="22"/>
          <w:szCs w:val="22"/>
        </w:rPr>
        <w:t>2</w:t>
      </w:r>
      <w:r w:rsidR="00C14C56" w:rsidRPr="002742EF">
        <w:rPr>
          <w:sz w:val="22"/>
          <w:szCs w:val="22"/>
        </w:rPr>
        <w:t>. Referenca – POGOJ</w:t>
      </w:r>
    </w:p>
    <w:p w14:paraId="29B6D6E1" w14:textId="1F1BB296" w:rsidR="00C14C56" w:rsidRPr="002742EF" w:rsidRDefault="00526FBE" w:rsidP="00CE45B7">
      <w:pPr>
        <w:pStyle w:val="ListParagraph"/>
        <w:widowControl/>
        <w:numPr>
          <w:ilvl w:val="1"/>
          <w:numId w:val="34"/>
        </w:numPr>
        <w:spacing w:after="0"/>
        <w:rPr>
          <w:sz w:val="22"/>
          <w:szCs w:val="22"/>
        </w:rPr>
      </w:pPr>
      <w:r w:rsidRPr="002742EF">
        <w:rPr>
          <w:sz w:val="22"/>
          <w:szCs w:val="22"/>
        </w:rPr>
        <w:t>3</w:t>
      </w:r>
      <w:r w:rsidR="00C14C56" w:rsidRPr="002742EF">
        <w:rPr>
          <w:sz w:val="22"/>
          <w:szCs w:val="22"/>
        </w:rPr>
        <w:t xml:space="preserve">. </w:t>
      </w:r>
      <w:r w:rsidRPr="002742EF">
        <w:rPr>
          <w:sz w:val="22"/>
          <w:szCs w:val="22"/>
        </w:rPr>
        <w:t>Seznam kadrov –</w:t>
      </w:r>
      <w:r w:rsidR="00C14C56" w:rsidRPr="002742EF">
        <w:rPr>
          <w:sz w:val="22"/>
          <w:szCs w:val="22"/>
        </w:rPr>
        <w:t xml:space="preserve"> POGOJ</w:t>
      </w:r>
      <w:r w:rsidRPr="002742EF">
        <w:rPr>
          <w:sz w:val="22"/>
          <w:szCs w:val="22"/>
        </w:rPr>
        <w:t>/MERILO</w:t>
      </w:r>
    </w:p>
    <w:p w14:paraId="665E32E1" w14:textId="4437E4B3" w:rsidR="00C14C56" w:rsidRPr="002742EF" w:rsidRDefault="002742EF" w:rsidP="00CE45B7">
      <w:pPr>
        <w:pStyle w:val="ListParagraph"/>
        <w:widowControl/>
        <w:numPr>
          <w:ilvl w:val="1"/>
          <w:numId w:val="34"/>
        </w:numPr>
        <w:spacing w:after="0"/>
        <w:rPr>
          <w:sz w:val="22"/>
          <w:szCs w:val="22"/>
        </w:rPr>
      </w:pPr>
      <w:r w:rsidRPr="002742EF">
        <w:rPr>
          <w:sz w:val="22"/>
          <w:szCs w:val="22"/>
        </w:rPr>
        <w:t>5</w:t>
      </w:r>
      <w:r w:rsidR="00C14C56" w:rsidRPr="002742EF">
        <w:rPr>
          <w:sz w:val="22"/>
          <w:szCs w:val="22"/>
        </w:rPr>
        <w:t xml:space="preserve">. Pooblastilo za pridobitev potrdila iz kazenske evidence za </w:t>
      </w:r>
      <w:r w:rsidRPr="002742EF">
        <w:rPr>
          <w:sz w:val="22"/>
          <w:szCs w:val="22"/>
        </w:rPr>
        <w:t>fizičn</w:t>
      </w:r>
      <w:r w:rsidR="00C40DB1">
        <w:rPr>
          <w:sz w:val="22"/>
          <w:szCs w:val="22"/>
        </w:rPr>
        <w:t>e</w:t>
      </w:r>
      <w:r w:rsidRPr="002742EF">
        <w:rPr>
          <w:sz w:val="22"/>
          <w:szCs w:val="22"/>
        </w:rPr>
        <w:t xml:space="preserve"> oseb</w:t>
      </w:r>
      <w:r w:rsidR="00C40DB1">
        <w:rPr>
          <w:sz w:val="22"/>
          <w:szCs w:val="22"/>
        </w:rPr>
        <w:t>e</w:t>
      </w:r>
    </w:p>
    <w:p w14:paraId="11447BB3" w14:textId="1F558780" w:rsidR="00C40DB1" w:rsidRPr="00C40DB1" w:rsidRDefault="002742EF" w:rsidP="00CE45B7">
      <w:pPr>
        <w:pStyle w:val="ListParagraph"/>
        <w:widowControl/>
        <w:numPr>
          <w:ilvl w:val="1"/>
          <w:numId w:val="34"/>
        </w:numPr>
        <w:spacing w:after="0"/>
        <w:rPr>
          <w:sz w:val="22"/>
          <w:szCs w:val="22"/>
        </w:rPr>
      </w:pPr>
      <w:r w:rsidRPr="002742EF">
        <w:rPr>
          <w:sz w:val="22"/>
          <w:szCs w:val="22"/>
        </w:rPr>
        <w:t>6</w:t>
      </w:r>
      <w:r w:rsidR="00C14C56" w:rsidRPr="002742EF">
        <w:rPr>
          <w:sz w:val="22"/>
          <w:szCs w:val="22"/>
        </w:rPr>
        <w:t xml:space="preserve">. </w:t>
      </w:r>
      <w:r w:rsidRPr="002742EF">
        <w:rPr>
          <w:sz w:val="22"/>
          <w:szCs w:val="22"/>
        </w:rPr>
        <w:t>P</w:t>
      </w:r>
      <w:r w:rsidR="00C14C56" w:rsidRPr="002742EF">
        <w:rPr>
          <w:sz w:val="22"/>
          <w:szCs w:val="22"/>
        </w:rPr>
        <w:t xml:space="preserve">ooblastilo za pridobitev potrdila iz kazenske evidence za </w:t>
      </w:r>
      <w:r w:rsidRPr="002742EF">
        <w:rPr>
          <w:sz w:val="22"/>
          <w:szCs w:val="22"/>
        </w:rPr>
        <w:t>pravn</w:t>
      </w:r>
      <w:r w:rsidR="00C40DB1">
        <w:rPr>
          <w:sz w:val="22"/>
          <w:szCs w:val="22"/>
        </w:rPr>
        <w:t>e</w:t>
      </w:r>
      <w:r w:rsidR="00C14C56" w:rsidRPr="002742EF">
        <w:rPr>
          <w:sz w:val="22"/>
          <w:szCs w:val="22"/>
        </w:rPr>
        <w:t xml:space="preserve"> oseb</w:t>
      </w:r>
      <w:r w:rsidR="00C40DB1">
        <w:rPr>
          <w:sz w:val="22"/>
          <w:szCs w:val="22"/>
        </w:rPr>
        <w:t>e</w:t>
      </w:r>
    </w:p>
    <w:p w14:paraId="4A0F2471" w14:textId="4123CDC0" w:rsidR="00C40DB1" w:rsidRDefault="00C14C56" w:rsidP="00CE45B7">
      <w:pPr>
        <w:pStyle w:val="ListParagraph"/>
        <w:numPr>
          <w:ilvl w:val="1"/>
          <w:numId w:val="34"/>
        </w:numPr>
        <w:spacing w:after="0"/>
        <w:rPr>
          <w:sz w:val="22"/>
          <w:szCs w:val="22"/>
        </w:rPr>
      </w:pPr>
      <w:r w:rsidRPr="00C40DB1">
        <w:rPr>
          <w:sz w:val="22"/>
          <w:szCs w:val="22"/>
        </w:rPr>
        <w:t xml:space="preserve">scan sklenjene zavarovalne police za </w:t>
      </w:r>
      <w:r w:rsidR="00C40DB1" w:rsidRPr="00C40DB1">
        <w:rPr>
          <w:sz w:val="22"/>
          <w:szCs w:val="22"/>
        </w:rPr>
        <w:t>zavarovanje poklicne odgovornosti</w:t>
      </w:r>
      <w:r w:rsidR="00F74E7F">
        <w:rPr>
          <w:sz w:val="22"/>
          <w:szCs w:val="22"/>
        </w:rPr>
        <w:t xml:space="preserve"> (za vse gospodarske subjekte)</w:t>
      </w:r>
    </w:p>
    <w:p w14:paraId="7AB4D987" w14:textId="7E227D0C" w:rsidR="009A3FBB" w:rsidRDefault="009A3FBB" w:rsidP="009A3FBB">
      <w:pPr>
        <w:pStyle w:val="ListParagraph"/>
        <w:numPr>
          <w:ilvl w:val="1"/>
          <w:numId w:val="34"/>
        </w:numPr>
        <w:rPr>
          <w:sz w:val="22"/>
          <w:szCs w:val="22"/>
        </w:rPr>
      </w:pPr>
      <w:r w:rsidRPr="009A3FBB">
        <w:rPr>
          <w:sz w:val="22"/>
          <w:szCs w:val="22"/>
        </w:rPr>
        <w:t xml:space="preserve">dokazilo o </w:t>
      </w:r>
      <w:r>
        <w:rPr>
          <w:sz w:val="22"/>
          <w:szCs w:val="22"/>
        </w:rPr>
        <w:t xml:space="preserve">ustrezni </w:t>
      </w:r>
      <w:r w:rsidRPr="009A3FBB">
        <w:rPr>
          <w:sz w:val="22"/>
          <w:szCs w:val="22"/>
        </w:rPr>
        <w:t>izobrazbi za strokovnjaka gradbene ali strojne stroke</w:t>
      </w:r>
    </w:p>
    <w:p w14:paraId="0259F3F8" w14:textId="40424A22" w:rsidR="009A3FBB" w:rsidRDefault="009A3FBB" w:rsidP="009A3FBB">
      <w:pPr>
        <w:pStyle w:val="ListParagraph"/>
        <w:numPr>
          <w:ilvl w:val="1"/>
          <w:numId w:val="34"/>
        </w:numPr>
        <w:rPr>
          <w:sz w:val="22"/>
          <w:szCs w:val="22"/>
        </w:rPr>
      </w:pPr>
      <w:r w:rsidRPr="009A3FBB">
        <w:rPr>
          <w:sz w:val="22"/>
          <w:szCs w:val="22"/>
        </w:rPr>
        <w:t xml:space="preserve">dokazilo o </w:t>
      </w:r>
      <w:r>
        <w:rPr>
          <w:sz w:val="22"/>
          <w:szCs w:val="22"/>
        </w:rPr>
        <w:t>2-letnih delovnih izkušnjah</w:t>
      </w:r>
      <w:r w:rsidRPr="009A3FBB">
        <w:rPr>
          <w:sz w:val="22"/>
          <w:szCs w:val="22"/>
        </w:rPr>
        <w:t xml:space="preserve"> za strokovnjaka gradbene ali strojne stroke</w:t>
      </w:r>
    </w:p>
    <w:p w14:paraId="09D26521" w14:textId="77777777" w:rsidR="00430EED" w:rsidRPr="00EA2A7B" w:rsidRDefault="00430EED" w:rsidP="00430EED">
      <w:pPr>
        <w:widowControl/>
        <w:spacing w:line="259" w:lineRule="auto"/>
        <w:jc w:val="left"/>
        <w:rPr>
          <w:rFonts w:eastAsia="Calibri" w:cs="Times New Roman"/>
          <w:sz w:val="22"/>
          <w:szCs w:val="22"/>
        </w:rPr>
      </w:pPr>
      <w:r w:rsidRPr="00EA2A7B">
        <w:rPr>
          <w:rFonts w:eastAsia="Calibri" w:cs="Times New Roman"/>
          <w:sz w:val="22"/>
          <w:szCs w:val="22"/>
        </w:rPr>
        <w:br w:type="page"/>
      </w:r>
    </w:p>
    <w:p w14:paraId="4B774959" w14:textId="73300761" w:rsidR="00EA11A2" w:rsidRPr="002878AA" w:rsidRDefault="00EA11A2" w:rsidP="00063DA2">
      <w:pPr>
        <w:pStyle w:val="Heading2"/>
        <w:numPr>
          <w:ilvl w:val="0"/>
          <w:numId w:val="12"/>
        </w:numPr>
        <w:rPr>
          <w:rFonts w:asciiTheme="minorHAnsi" w:hAnsiTheme="minorHAnsi"/>
          <w:sz w:val="22"/>
          <w:szCs w:val="22"/>
        </w:rPr>
      </w:pPr>
      <w:bookmarkStart w:id="3" w:name="_Toc466971748"/>
      <w:bookmarkStart w:id="4" w:name="_Toc520713483"/>
      <w:r>
        <w:rPr>
          <w:rFonts w:asciiTheme="minorHAnsi" w:hAnsiTheme="minorHAnsi"/>
          <w:sz w:val="22"/>
          <w:szCs w:val="22"/>
        </w:rPr>
        <w:lastRenderedPageBreak/>
        <w:t>PODATKI O PONUDNIKU</w:t>
      </w:r>
      <w:bookmarkEnd w:id="3"/>
      <w:bookmarkEnd w:id="4"/>
    </w:p>
    <w:tbl>
      <w:tblPr>
        <w:tblStyle w:val="TableGrid"/>
        <w:tblW w:w="0" w:type="auto"/>
        <w:tblLook w:val="04A0" w:firstRow="1" w:lastRow="0" w:firstColumn="1" w:lastColumn="0" w:noHBand="0" w:noVBand="1"/>
      </w:tblPr>
      <w:tblGrid>
        <w:gridCol w:w="1838"/>
        <w:gridCol w:w="6089"/>
      </w:tblGrid>
      <w:tr w:rsidR="00EA11A2" w:rsidRPr="00EA11A2" w14:paraId="28C0D685" w14:textId="77777777" w:rsidTr="007842DB">
        <w:tc>
          <w:tcPr>
            <w:tcW w:w="1838" w:type="dxa"/>
          </w:tcPr>
          <w:p w14:paraId="1846D75C" w14:textId="77777777" w:rsidR="00EA11A2" w:rsidRPr="00EA11A2" w:rsidRDefault="00EA11A2" w:rsidP="007842DB">
            <w:pPr>
              <w:rPr>
                <w:b/>
              </w:rPr>
            </w:pPr>
            <w:r w:rsidRPr="00EA11A2">
              <w:rPr>
                <w:b/>
              </w:rPr>
              <w:t>NAROČNIK</w:t>
            </w:r>
          </w:p>
        </w:tc>
        <w:tc>
          <w:tcPr>
            <w:tcW w:w="6089" w:type="dxa"/>
          </w:tcPr>
          <w:p w14:paraId="70C09FD6" w14:textId="77777777" w:rsidR="00EA11A2" w:rsidRPr="00EA11A2" w:rsidRDefault="00EA11A2" w:rsidP="007842DB">
            <w:pPr>
              <w:rPr>
                <w:b/>
              </w:rPr>
            </w:pPr>
            <w:r w:rsidRPr="00EA11A2">
              <w:rPr>
                <w:b/>
              </w:rPr>
              <w:t xml:space="preserve">Družba za upravljanje terjatev bank, </w:t>
            </w:r>
            <w:proofErr w:type="spellStart"/>
            <w:r w:rsidRPr="00EA11A2">
              <w:rPr>
                <w:b/>
              </w:rPr>
              <w:t>d.d</w:t>
            </w:r>
            <w:proofErr w:type="spellEnd"/>
            <w:r w:rsidRPr="00EA11A2">
              <w:rPr>
                <w:b/>
              </w:rPr>
              <w:t>.</w:t>
            </w:r>
          </w:p>
        </w:tc>
      </w:tr>
      <w:tr w:rsidR="00EA11A2" w:rsidRPr="00EA11A2" w14:paraId="69070895" w14:textId="77777777" w:rsidTr="007842DB">
        <w:tc>
          <w:tcPr>
            <w:tcW w:w="1838" w:type="dxa"/>
          </w:tcPr>
          <w:p w14:paraId="08F276E0" w14:textId="77777777" w:rsidR="00EA11A2" w:rsidRPr="00EA11A2" w:rsidRDefault="00EA11A2" w:rsidP="00EA11A2">
            <w:pPr>
              <w:rPr>
                <w:b/>
              </w:rPr>
            </w:pPr>
            <w:r w:rsidRPr="00EA11A2">
              <w:rPr>
                <w:b/>
              </w:rPr>
              <w:t>JAVNO NAROČILO</w:t>
            </w:r>
          </w:p>
        </w:tc>
        <w:tc>
          <w:tcPr>
            <w:tcW w:w="6089" w:type="dxa"/>
          </w:tcPr>
          <w:p w14:paraId="58C71896" w14:textId="6D281BCC" w:rsidR="00EA11A2" w:rsidRPr="00EA11A2" w:rsidRDefault="00EA11A2" w:rsidP="00CF6BD0">
            <w:r>
              <w:t>JN/</w:t>
            </w:r>
            <w:r w:rsidR="007E3992">
              <w:t>1</w:t>
            </w:r>
            <w:r w:rsidR="00CF6BD0">
              <w:t>2</w:t>
            </w:r>
            <w:r w:rsidR="00D314F9">
              <w:t>-NEP</w:t>
            </w:r>
            <w:r>
              <w:t>/201</w:t>
            </w:r>
            <w:r w:rsidR="009B6127">
              <w:t>8</w:t>
            </w:r>
          </w:p>
        </w:tc>
      </w:tr>
      <w:tr w:rsidR="00EA11A2" w:rsidRPr="00EA11A2" w14:paraId="661A371F" w14:textId="77777777" w:rsidTr="007842DB">
        <w:tc>
          <w:tcPr>
            <w:tcW w:w="1838" w:type="dxa"/>
          </w:tcPr>
          <w:p w14:paraId="4DE13104" w14:textId="77777777" w:rsidR="00EA11A2" w:rsidRPr="00EA11A2" w:rsidRDefault="00EA11A2" w:rsidP="007842DB">
            <w:pPr>
              <w:rPr>
                <w:b/>
              </w:rPr>
            </w:pPr>
            <w:r w:rsidRPr="00EA11A2">
              <w:rPr>
                <w:b/>
              </w:rPr>
              <w:t>PREDMET</w:t>
            </w:r>
          </w:p>
        </w:tc>
        <w:tc>
          <w:tcPr>
            <w:tcW w:w="6089" w:type="dxa"/>
          </w:tcPr>
          <w:p w14:paraId="53224E14" w14:textId="221A5BB1" w:rsidR="00EA11A2" w:rsidRPr="00EA11A2" w:rsidRDefault="00EA11A2" w:rsidP="00425736">
            <w:r w:rsidRPr="00EA11A2">
              <w:t xml:space="preserve">Posredovanje </w:t>
            </w:r>
            <w:r w:rsidR="00CE1311">
              <w:t xml:space="preserve">pri prodaji </w:t>
            </w:r>
            <w:r w:rsidRPr="00EA11A2">
              <w:t>nepremičnin</w:t>
            </w:r>
            <w:r w:rsidR="00063DA2">
              <w:t>(e)</w:t>
            </w:r>
            <w:r w:rsidR="00CE1311">
              <w:t xml:space="preserve"> </w:t>
            </w:r>
            <w:r w:rsidR="007E3992" w:rsidRPr="007E3992">
              <w:t>na Ferrarski ulici</w:t>
            </w:r>
            <w:r w:rsidR="007E3992">
              <w:t xml:space="preserve"> </w:t>
            </w:r>
            <w:r w:rsidR="00425736">
              <w:t xml:space="preserve">16 </w:t>
            </w:r>
            <w:r w:rsidR="007E3992">
              <w:t>v Kopru</w:t>
            </w:r>
          </w:p>
        </w:tc>
      </w:tr>
    </w:tbl>
    <w:p w14:paraId="13CB468A" w14:textId="77777777" w:rsidR="00EA11A2" w:rsidRPr="00501535" w:rsidRDefault="00EA11A2" w:rsidP="00EA11A2">
      <w:pPr>
        <w:spacing w:after="0"/>
        <w:rPr>
          <w:sz w:val="22"/>
          <w:szCs w:val="22"/>
        </w:rPr>
      </w:pPr>
    </w:p>
    <w:p w14:paraId="7AD18FB2" w14:textId="2E34D355" w:rsidR="00EA11A2" w:rsidRPr="00EA11A2" w:rsidRDefault="00EA11A2" w:rsidP="00EA11A2">
      <w:pPr>
        <w:spacing w:after="0"/>
        <w:rPr>
          <w:sz w:val="22"/>
          <w:szCs w:val="22"/>
        </w:rPr>
      </w:pPr>
      <w:r w:rsidRPr="00EA11A2">
        <w:rPr>
          <w:sz w:val="22"/>
          <w:szCs w:val="22"/>
        </w:rPr>
        <w:t>Na podlagi razpisne dokumentacije, objavljene v odprtem postopku oddaje naročila v skladu s 40. členom ZJN-3, se prijavljamo na predmetn</w:t>
      </w:r>
      <w:r w:rsidR="00356861">
        <w:rPr>
          <w:sz w:val="22"/>
          <w:szCs w:val="22"/>
        </w:rPr>
        <w:t>o</w:t>
      </w:r>
      <w:r w:rsidRPr="00EA11A2">
        <w:rPr>
          <w:sz w:val="22"/>
          <w:szCs w:val="22"/>
        </w:rPr>
        <w:t xml:space="preserve"> javn</w:t>
      </w:r>
      <w:r w:rsidR="00356861">
        <w:rPr>
          <w:sz w:val="22"/>
          <w:szCs w:val="22"/>
        </w:rPr>
        <w:t>o</w:t>
      </w:r>
      <w:r w:rsidRPr="00EA11A2">
        <w:rPr>
          <w:sz w:val="22"/>
          <w:szCs w:val="22"/>
        </w:rPr>
        <w:t xml:space="preserve"> </w:t>
      </w:r>
      <w:r w:rsidR="00FA6310">
        <w:rPr>
          <w:sz w:val="22"/>
          <w:szCs w:val="22"/>
        </w:rPr>
        <w:t>naročilo</w:t>
      </w:r>
      <w:r w:rsidRPr="00EA11A2">
        <w:rPr>
          <w:sz w:val="22"/>
          <w:szCs w:val="22"/>
        </w:rPr>
        <w:t xml:space="preserve"> in prilagamo ponudbo ter obvezne priloge, kot zahteva predmetna razpisna dokumentacija.</w:t>
      </w:r>
    </w:p>
    <w:p w14:paraId="54828DBC" w14:textId="77777777" w:rsidR="00EA11A2" w:rsidRPr="00B45BE7" w:rsidRDefault="00EA11A2" w:rsidP="00EA11A2">
      <w:pPr>
        <w:spacing w:after="0"/>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7"/>
        <w:gridCol w:w="1173"/>
        <w:gridCol w:w="2223"/>
      </w:tblGrid>
      <w:tr w:rsidR="00EA11A2" w:rsidRPr="00B45BE7" w14:paraId="05BC63C3" w14:textId="77777777" w:rsidTr="007842DB">
        <w:trPr>
          <w:trHeight w:val="315"/>
        </w:trPr>
        <w:tc>
          <w:tcPr>
            <w:tcW w:w="4467" w:type="dxa"/>
          </w:tcPr>
          <w:p w14:paraId="2F8438B2" w14:textId="77777777" w:rsidR="00EA11A2" w:rsidRPr="00B45BE7" w:rsidRDefault="00EA11A2" w:rsidP="007842DB">
            <w:pPr>
              <w:rPr>
                <w:rFonts w:eastAsia="Calibri"/>
                <w:b/>
              </w:rPr>
            </w:pPr>
            <w:r w:rsidRPr="00B45BE7">
              <w:rPr>
                <w:rFonts w:eastAsia="Calibri"/>
                <w:b/>
              </w:rPr>
              <w:t>NAZIV PONUDNIKA:</w:t>
            </w:r>
          </w:p>
        </w:tc>
        <w:tc>
          <w:tcPr>
            <w:tcW w:w="3396" w:type="dxa"/>
            <w:gridSpan w:val="2"/>
          </w:tcPr>
          <w:p w14:paraId="7E7FBE81" w14:textId="77777777" w:rsidR="00EA11A2" w:rsidRPr="00B45BE7" w:rsidRDefault="00EA11A2" w:rsidP="007842DB">
            <w:pPr>
              <w:rPr>
                <w:rFonts w:eastAsia="Calibri"/>
              </w:rPr>
            </w:pPr>
          </w:p>
        </w:tc>
      </w:tr>
      <w:tr w:rsidR="00EA11A2" w:rsidRPr="00B45BE7" w14:paraId="61DE0C58" w14:textId="77777777" w:rsidTr="007842DB">
        <w:trPr>
          <w:trHeight w:val="345"/>
        </w:trPr>
        <w:tc>
          <w:tcPr>
            <w:tcW w:w="4467" w:type="dxa"/>
          </w:tcPr>
          <w:p w14:paraId="274BDDEC" w14:textId="77777777" w:rsidR="00EA11A2" w:rsidRPr="00B45BE7" w:rsidRDefault="00EA11A2" w:rsidP="007842DB">
            <w:pPr>
              <w:rPr>
                <w:rFonts w:eastAsia="Calibri"/>
                <w:b/>
              </w:rPr>
            </w:pPr>
            <w:r w:rsidRPr="00B45BE7">
              <w:rPr>
                <w:rFonts w:eastAsia="Calibri"/>
                <w:b/>
              </w:rPr>
              <w:t>Sedež:</w:t>
            </w:r>
          </w:p>
        </w:tc>
        <w:tc>
          <w:tcPr>
            <w:tcW w:w="3396" w:type="dxa"/>
            <w:gridSpan w:val="2"/>
          </w:tcPr>
          <w:p w14:paraId="248D7569" w14:textId="77777777" w:rsidR="00EA11A2" w:rsidRPr="00B45BE7" w:rsidRDefault="00EA11A2" w:rsidP="007842DB">
            <w:pPr>
              <w:rPr>
                <w:rFonts w:eastAsia="Calibri"/>
              </w:rPr>
            </w:pPr>
          </w:p>
        </w:tc>
      </w:tr>
      <w:tr w:rsidR="00EA11A2" w:rsidRPr="00B45BE7" w14:paraId="2ED811BB" w14:textId="77777777" w:rsidTr="007842DB">
        <w:trPr>
          <w:trHeight w:val="365"/>
        </w:trPr>
        <w:tc>
          <w:tcPr>
            <w:tcW w:w="4467" w:type="dxa"/>
          </w:tcPr>
          <w:p w14:paraId="1E8C6596" w14:textId="77777777" w:rsidR="00EA11A2" w:rsidRPr="00B45BE7" w:rsidRDefault="00EA11A2" w:rsidP="007842DB">
            <w:pPr>
              <w:ind w:left="6"/>
              <w:rPr>
                <w:rFonts w:eastAsia="Calibri"/>
                <w:b/>
              </w:rPr>
            </w:pPr>
            <w:r w:rsidRPr="00B45BE7">
              <w:rPr>
                <w:rFonts w:eastAsia="Calibri"/>
                <w:b/>
              </w:rPr>
              <w:t>Zakoniti zastopnik:</w:t>
            </w:r>
          </w:p>
        </w:tc>
        <w:tc>
          <w:tcPr>
            <w:tcW w:w="3396" w:type="dxa"/>
            <w:gridSpan w:val="2"/>
          </w:tcPr>
          <w:p w14:paraId="0B21E843" w14:textId="77777777" w:rsidR="00EA11A2" w:rsidRPr="00B45BE7" w:rsidRDefault="00EA11A2" w:rsidP="007842DB">
            <w:pPr>
              <w:rPr>
                <w:rFonts w:eastAsia="Calibri"/>
              </w:rPr>
            </w:pPr>
          </w:p>
        </w:tc>
      </w:tr>
      <w:tr w:rsidR="00EA11A2" w:rsidRPr="00B45BE7" w14:paraId="289970EC" w14:textId="77777777" w:rsidTr="007842DB">
        <w:trPr>
          <w:trHeight w:val="342"/>
        </w:trPr>
        <w:tc>
          <w:tcPr>
            <w:tcW w:w="4467" w:type="dxa"/>
          </w:tcPr>
          <w:p w14:paraId="322D0009" w14:textId="77777777" w:rsidR="00EA11A2" w:rsidRPr="00B45BE7" w:rsidRDefault="00EA11A2" w:rsidP="007842DB">
            <w:pPr>
              <w:rPr>
                <w:rFonts w:eastAsia="Calibri"/>
                <w:b/>
              </w:rPr>
            </w:pPr>
            <w:r w:rsidRPr="00B45BE7">
              <w:rPr>
                <w:rFonts w:eastAsia="Calibri"/>
                <w:b/>
              </w:rPr>
              <w:t>Številka TRR:</w:t>
            </w:r>
          </w:p>
        </w:tc>
        <w:tc>
          <w:tcPr>
            <w:tcW w:w="3396" w:type="dxa"/>
            <w:gridSpan w:val="2"/>
          </w:tcPr>
          <w:p w14:paraId="03672F97" w14:textId="77777777" w:rsidR="00EA11A2" w:rsidRPr="00B45BE7" w:rsidRDefault="00EA11A2" w:rsidP="007842DB">
            <w:pPr>
              <w:rPr>
                <w:rFonts w:eastAsia="Calibri"/>
              </w:rPr>
            </w:pPr>
          </w:p>
        </w:tc>
      </w:tr>
      <w:tr w:rsidR="00EA11A2" w:rsidRPr="00B45BE7" w14:paraId="471DC237" w14:textId="77777777" w:rsidTr="007842DB">
        <w:trPr>
          <w:trHeight w:val="487"/>
        </w:trPr>
        <w:tc>
          <w:tcPr>
            <w:tcW w:w="4467" w:type="dxa"/>
          </w:tcPr>
          <w:p w14:paraId="218DE900" w14:textId="77777777" w:rsidR="00EA11A2" w:rsidRPr="00B45BE7" w:rsidRDefault="00EA11A2" w:rsidP="007842DB">
            <w:pPr>
              <w:ind w:left="6"/>
              <w:rPr>
                <w:rFonts w:eastAsia="Calibri"/>
                <w:b/>
              </w:rPr>
            </w:pPr>
            <w:r w:rsidRPr="00B45BE7">
              <w:rPr>
                <w:rFonts w:eastAsia="Calibri"/>
                <w:b/>
              </w:rPr>
              <w:t>Matična številka:</w:t>
            </w:r>
          </w:p>
        </w:tc>
        <w:tc>
          <w:tcPr>
            <w:tcW w:w="3396" w:type="dxa"/>
            <w:gridSpan w:val="2"/>
          </w:tcPr>
          <w:p w14:paraId="5C30619E" w14:textId="77777777" w:rsidR="00EA11A2" w:rsidRPr="00B45BE7" w:rsidRDefault="00EA11A2" w:rsidP="007842DB">
            <w:pPr>
              <w:rPr>
                <w:rFonts w:eastAsia="Calibri"/>
              </w:rPr>
            </w:pPr>
          </w:p>
        </w:tc>
      </w:tr>
      <w:tr w:rsidR="00EA11A2" w:rsidRPr="00B45BE7" w14:paraId="3C4C4351" w14:textId="77777777" w:rsidTr="007842DB">
        <w:trPr>
          <w:trHeight w:val="435"/>
        </w:trPr>
        <w:tc>
          <w:tcPr>
            <w:tcW w:w="4467" w:type="dxa"/>
          </w:tcPr>
          <w:p w14:paraId="5BB08D53" w14:textId="77777777" w:rsidR="00EA11A2" w:rsidRPr="00B45BE7" w:rsidRDefault="00EA11A2" w:rsidP="007842DB">
            <w:pPr>
              <w:rPr>
                <w:rFonts w:eastAsia="Calibri"/>
                <w:b/>
              </w:rPr>
            </w:pPr>
            <w:r w:rsidRPr="00B45BE7">
              <w:rPr>
                <w:rFonts w:eastAsia="Calibri"/>
                <w:b/>
              </w:rPr>
              <w:t>ID številka za DDV:</w:t>
            </w:r>
          </w:p>
        </w:tc>
        <w:tc>
          <w:tcPr>
            <w:tcW w:w="3396" w:type="dxa"/>
            <w:gridSpan w:val="2"/>
          </w:tcPr>
          <w:p w14:paraId="1F2A7EB9" w14:textId="77777777" w:rsidR="00EA11A2" w:rsidRPr="00B45BE7" w:rsidRDefault="00EA11A2" w:rsidP="007842DB">
            <w:pPr>
              <w:rPr>
                <w:rFonts w:eastAsia="Calibri"/>
              </w:rPr>
            </w:pPr>
          </w:p>
        </w:tc>
      </w:tr>
      <w:tr w:rsidR="00EA11A2" w:rsidRPr="00B45BE7" w14:paraId="61AD7E08" w14:textId="77777777" w:rsidTr="007842DB">
        <w:trPr>
          <w:trHeight w:val="439"/>
        </w:trPr>
        <w:tc>
          <w:tcPr>
            <w:tcW w:w="4467" w:type="dxa"/>
          </w:tcPr>
          <w:p w14:paraId="54BF5889" w14:textId="77777777" w:rsidR="00EA11A2" w:rsidRPr="00B45BE7" w:rsidRDefault="00EA11A2" w:rsidP="007842DB">
            <w:pPr>
              <w:rPr>
                <w:rFonts w:eastAsia="Calibri"/>
                <w:b/>
              </w:rPr>
            </w:pPr>
            <w:r w:rsidRPr="00B45BE7">
              <w:rPr>
                <w:rFonts w:eastAsia="Calibri"/>
                <w:b/>
              </w:rPr>
              <w:t>Telefon:</w:t>
            </w:r>
          </w:p>
        </w:tc>
        <w:tc>
          <w:tcPr>
            <w:tcW w:w="3396" w:type="dxa"/>
            <w:gridSpan w:val="2"/>
          </w:tcPr>
          <w:p w14:paraId="4BB45F01" w14:textId="77777777" w:rsidR="00EA11A2" w:rsidRPr="00B45BE7" w:rsidRDefault="00EA11A2" w:rsidP="007842DB">
            <w:pPr>
              <w:rPr>
                <w:rFonts w:eastAsia="Calibri"/>
              </w:rPr>
            </w:pPr>
          </w:p>
        </w:tc>
      </w:tr>
      <w:tr w:rsidR="00EA11A2" w:rsidRPr="00B45BE7" w14:paraId="7D5BCD9F" w14:textId="77777777" w:rsidTr="007842DB">
        <w:trPr>
          <w:trHeight w:val="458"/>
        </w:trPr>
        <w:tc>
          <w:tcPr>
            <w:tcW w:w="4467" w:type="dxa"/>
          </w:tcPr>
          <w:p w14:paraId="57C8DC7C" w14:textId="77777777" w:rsidR="00EA11A2" w:rsidRPr="00B45BE7" w:rsidRDefault="00EA11A2" w:rsidP="007842DB">
            <w:pPr>
              <w:rPr>
                <w:rFonts w:eastAsia="Calibri"/>
                <w:b/>
              </w:rPr>
            </w:pPr>
            <w:r w:rsidRPr="00B45BE7">
              <w:rPr>
                <w:rFonts w:eastAsia="Calibri"/>
                <w:b/>
              </w:rPr>
              <w:t>Faks:</w:t>
            </w:r>
          </w:p>
        </w:tc>
        <w:tc>
          <w:tcPr>
            <w:tcW w:w="3396" w:type="dxa"/>
            <w:gridSpan w:val="2"/>
          </w:tcPr>
          <w:p w14:paraId="4FBF6A3F" w14:textId="77777777" w:rsidR="00EA11A2" w:rsidRPr="00B45BE7" w:rsidRDefault="00EA11A2" w:rsidP="007842DB">
            <w:pPr>
              <w:rPr>
                <w:rFonts w:eastAsia="Calibri"/>
              </w:rPr>
            </w:pPr>
          </w:p>
        </w:tc>
      </w:tr>
      <w:tr w:rsidR="00EA11A2" w:rsidRPr="00B45BE7" w14:paraId="1DD10D69" w14:textId="77777777" w:rsidTr="007842DB">
        <w:trPr>
          <w:trHeight w:val="447"/>
        </w:trPr>
        <w:tc>
          <w:tcPr>
            <w:tcW w:w="4467" w:type="dxa"/>
          </w:tcPr>
          <w:p w14:paraId="45EC4BB1" w14:textId="77777777" w:rsidR="00EA11A2" w:rsidRPr="00B45BE7" w:rsidRDefault="00EA11A2" w:rsidP="007842DB">
            <w:pPr>
              <w:rPr>
                <w:rFonts w:eastAsia="Calibri"/>
                <w:b/>
              </w:rPr>
            </w:pPr>
            <w:r w:rsidRPr="00B45BE7">
              <w:rPr>
                <w:rFonts w:eastAsia="Calibri"/>
                <w:b/>
              </w:rPr>
              <w:t>Elektronska pošta:</w:t>
            </w:r>
          </w:p>
        </w:tc>
        <w:tc>
          <w:tcPr>
            <w:tcW w:w="3396" w:type="dxa"/>
            <w:gridSpan w:val="2"/>
          </w:tcPr>
          <w:p w14:paraId="152093C1" w14:textId="77777777" w:rsidR="00EA11A2" w:rsidRPr="00B45BE7" w:rsidRDefault="00EA11A2" w:rsidP="007842DB">
            <w:pPr>
              <w:rPr>
                <w:rFonts w:eastAsia="Calibri"/>
              </w:rPr>
            </w:pPr>
          </w:p>
        </w:tc>
      </w:tr>
      <w:tr w:rsidR="00EA11A2" w:rsidRPr="00B45BE7" w14:paraId="66FDD700" w14:textId="77777777" w:rsidTr="007842DB">
        <w:trPr>
          <w:trHeight w:val="535"/>
        </w:trPr>
        <w:tc>
          <w:tcPr>
            <w:tcW w:w="4467" w:type="dxa"/>
          </w:tcPr>
          <w:p w14:paraId="77FC34C1" w14:textId="77777777" w:rsidR="00EA11A2" w:rsidRPr="00B45BE7" w:rsidRDefault="00EA11A2" w:rsidP="007842DB">
            <w:pPr>
              <w:ind w:left="6"/>
              <w:rPr>
                <w:rFonts w:eastAsia="Calibri"/>
                <w:b/>
              </w:rPr>
            </w:pPr>
            <w:r w:rsidRPr="00B45BE7">
              <w:rPr>
                <w:rFonts w:eastAsia="Calibri"/>
                <w:b/>
              </w:rPr>
              <w:t>Kontaktna oseba ponudnika za obveščanje:</w:t>
            </w:r>
          </w:p>
        </w:tc>
        <w:tc>
          <w:tcPr>
            <w:tcW w:w="3396" w:type="dxa"/>
            <w:gridSpan w:val="2"/>
            <w:tcBorders>
              <w:bottom w:val="single" w:sz="4" w:space="0" w:color="auto"/>
            </w:tcBorders>
          </w:tcPr>
          <w:p w14:paraId="2180D87C" w14:textId="77777777" w:rsidR="00EA11A2" w:rsidRPr="00B45BE7" w:rsidRDefault="00EA11A2" w:rsidP="007842DB">
            <w:pPr>
              <w:ind w:left="6"/>
              <w:rPr>
                <w:rFonts w:eastAsia="Calibri"/>
              </w:rPr>
            </w:pPr>
          </w:p>
        </w:tc>
      </w:tr>
      <w:tr w:rsidR="00EA11A2" w:rsidRPr="00B45BE7" w14:paraId="6B6AAB0C" w14:textId="77777777" w:rsidTr="007842DB">
        <w:trPr>
          <w:trHeight w:val="262"/>
        </w:trPr>
        <w:tc>
          <w:tcPr>
            <w:tcW w:w="4467" w:type="dxa"/>
          </w:tcPr>
          <w:p w14:paraId="332DFF8E" w14:textId="77777777" w:rsidR="00EA11A2" w:rsidRPr="00B45BE7" w:rsidRDefault="00EA11A2" w:rsidP="007842DB">
            <w:pPr>
              <w:ind w:left="6"/>
              <w:rPr>
                <w:rFonts w:eastAsia="Calibri"/>
                <w:b/>
              </w:rPr>
            </w:pPr>
            <w:r>
              <w:rPr>
                <w:rFonts w:eastAsia="Calibri"/>
                <w:b/>
              </w:rPr>
              <w:t>Elektronska pošta kontaktne osebe za obveščanje:</w:t>
            </w:r>
          </w:p>
        </w:tc>
        <w:tc>
          <w:tcPr>
            <w:tcW w:w="3396" w:type="dxa"/>
            <w:gridSpan w:val="2"/>
            <w:tcBorders>
              <w:bottom w:val="single" w:sz="4" w:space="0" w:color="auto"/>
            </w:tcBorders>
          </w:tcPr>
          <w:p w14:paraId="06B1BB4A" w14:textId="77777777" w:rsidR="00EA11A2" w:rsidRPr="00B45BE7" w:rsidRDefault="00EA11A2" w:rsidP="007842DB">
            <w:pPr>
              <w:ind w:left="6"/>
              <w:rPr>
                <w:rFonts w:eastAsia="Calibri"/>
              </w:rPr>
            </w:pPr>
          </w:p>
        </w:tc>
      </w:tr>
      <w:tr w:rsidR="00EA11A2" w:rsidRPr="00B45BE7" w14:paraId="38D24117" w14:textId="77777777" w:rsidTr="007842DB">
        <w:trPr>
          <w:trHeight w:val="120"/>
        </w:trPr>
        <w:tc>
          <w:tcPr>
            <w:tcW w:w="4467" w:type="dxa"/>
          </w:tcPr>
          <w:p w14:paraId="7630C8CB" w14:textId="77777777" w:rsidR="00EA11A2" w:rsidRPr="00B45BE7" w:rsidRDefault="00EA11A2" w:rsidP="007842DB">
            <w:pPr>
              <w:ind w:left="6"/>
              <w:rPr>
                <w:rFonts w:eastAsia="Calibri"/>
                <w:b/>
              </w:rPr>
            </w:pPr>
            <w:r>
              <w:rPr>
                <w:rFonts w:eastAsia="Calibri"/>
                <w:b/>
              </w:rPr>
              <w:t xml:space="preserve">Nastopanje v skupni ponudbi </w:t>
            </w:r>
            <w:r w:rsidRPr="00B45BE7">
              <w:rPr>
                <w:rFonts w:eastAsia="Calibri"/>
                <w:b/>
              </w:rPr>
              <w:t>(ustrezno označiti)</w:t>
            </w:r>
          </w:p>
        </w:tc>
        <w:tc>
          <w:tcPr>
            <w:tcW w:w="1173" w:type="dxa"/>
            <w:tcBorders>
              <w:right w:val="nil"/>
            </w:tcBorders>
          </w:tcPr>
          <w:p w14:paraId="48940111" w14:textId="77777777" w:rsidR="00EA11A2" w:rsidRPr="00B45BE7" w:rsidRDefault="00EA11A2" w:rsidP="007842DB">
            <w:pPr>
              <w:ind w:left="6"/>
              <w:jc w:val="center"/>
              <w:rPr>
                <w:rFonts w:eastAsia="Calibri"/>
                <w:b/>
              </w:rPr>
            </w:pPr>
            <w:r w:rsidRPr="00B45BE7">
              <w:rPr>
                <w:rFonts w:eastAsia="Calibri"/>
                <w:b/>
              </w:rPr>
              <w:t>DA</w:t>
            </w:r>
          </w:p>
        </w:tc>
        <w:tc>
          <w:tcPr>
            <w:tcW w:w="2223" w:type="dxa"/>
            <w:tcBorders>
              <w:left w:val="nil"/>
            </w:tcBorders>
          </w:tcPr>
          <w:p w14:paraId="70F9C39D" w14:textId="77777777" w:rsidR="00EA11A2" w:rsidRPr="00B45BE7" w:rsidRDefault="00EA11A2" w:rsidP="007842DB">
            <w:pPr>
              <w:jc w:val="center"/>
              <w:rPr>
                <w:rFonts w:eastAsia="Calibri"/>
                <w:b/>
              </w:rPr>
            </w:pPr>
            <w:r w:rsidRPr="00B45BE7">
              <w:rPr>
                <w:rFonts w:eastAsia="Calibri"/>
                <w:b/>
              </w:rPr>
              <w:t>NE</w:t>
            </w:r>
          </w:p>
        </w:tc>
      </w:tr>
      <w:tr w:rsidR="00EA11A2" w:rsidRPr="00B45BE7" w14:paraId="3A54E71B" w14:textId="77777777" w:rsidTr="007842DB">
        <w:trPr>
          <w:trHeight w:val="120"/>
        </w:trPr>
        <w:tc>
          <w:tcPr>
            <w:tcW w:w="4467" w:type="dxa"/>
          </w:tcPr>
          <w:p w14:paraId="7517EE49" w14:textId="77777777" w:rsidR="00EA11A2" w:rsidRPr="00B45BE7" w:rsidRDefault="00EA11A2" w:rsidP="007842DB">
            <w:pPr>
              <w:ind w:left="6"/>
              <w:rPr>
                <w:rFonts w:eastAsia="Calibri"/>
                <w:b/>
              </w:rPr>
            </w:pPr>
            <w:r w:rsidRPr="00B45BE7">
              <w:rPr>
                <w:rFonts w:eastAsia="Calibri"/>
                <w:b/>
              </w:rPr>
              <w:t>Nastopanje s podizvajalci (ustrezno označiti)</w:t>
            </w:r>
          </w:p>
        </w:tc>
        <w:tc>
          <w:tcPr>
            <w:tcW w:w="1173" w:type="dxa"/>
            <w:tcBorders>
              <w:right w:val="nil"/>
            </w:tcBorders>
          </w:tcPr>
          <w:p w14:paraId="321D6C0B" w14:textId="77777777" w:rsidR="00EA11A2" w:rsidRPr="00B45BE7" w:rsidRDefault="00EA11A2" w:rsidP="007842DB">
            <w:pPr>
              <w:ind w:left="6"/>
              <w:jc w:val="center"/>
              <w:rPr>
                <w:rFonts w:eastAsia="Calibri"/>
                <w:b/>
              </w:rPr>
            </w:pPr>
            <w:r w:rsidRPr="00B45BE7">
              <w:rPr>
                <w:rFonts w:eastAsia="Calibri"/>
                <w:b/>
              </w:rPr>
              <w:t>DA</w:t>
            </w:r>
          </w:p>
        </w:tc>
        <w:tc>
          <w:tcPr>
            <w:tcW w:w="2223" w:type="dxa"/>
            <w:tcBorders>
              <w:left w:val="nil"/>
            </w:tcBorders>
          </w:tcPr>
          <w:p w14:paraId="2DC6AFD9" w14:textId="77777777" w:rsidR="00EA11A2" w:rsidRPr="00B45BE7" w:rsidRDefault="00EA11A2" w:rsidP="007842DB">
            <w:pPr>
              <w:jc w:val="center"/>
              <w:rPr>
                <w:rFonts w:eastAsia="Calibri"/>
                <w:b/>
              </w:rPr>
            </w:pPr>
            <w:r w:rsidRPr="00B45BE7">
              <w:rPr>
                <w:rFonts w:eastAsia="Calibri"/>
                <w:b/>
              </w:rPr>
              <w:t>NE</w:t>
            </w:r>
          </w:p>
        </w:tc>
      </w:tr>
      <w:tr w:rsidR="009B1D04" w:rsidRPr="00B45BE7" w14:paraId="4E4C3393" w14:textId="77777777" w:rsidTr="007842DB">
        <w:trPr>
          <w:trHeight w:val="120"/>
        </w:trPr>
        <w:tc>
          <w:tcPr>
            <w:tcW w:w="4467" w:type="dxa"/>
          </w:tcPr>
          <w:p w14:paraId="77699EF5" w14:textId="5C637BB9" w:rsidR="009B1D04" w:rsidRPr="00B45BE7" w:rsidRDefault="009B1D04" w:rsidP="009B1D04">
            <w:pPr>
              <w:ind w:left="6"/>
              <w:rPr>
                <w:rFonts w:eastAsia="Calibri"/>
                <w:b/>
              </w:rPr>
            </w:pPr>
            <w:r>
              <w:rPr>
                <w:rFonts w:eastAsia="Calibri"/>
                <w:b/>
              </w:rPr>
              <w:t xml:space="preserve">Ponudnik je MSP </w:t>
            </w:r>
            <w:r w:rsidRPr="00846D4E">
              <w:rPr>
                <w:rFonts w:eastAsia="Calibri"/>
              </w:rPr>
              <w:t>(</w:t>
            </w:r>
            <w:proofErr w:type="spellStart"/>
            <w:r w:rsidRPr="00846D4E">
              <w:rPr>
                <w:rFonts w:eastAsia="Calibri"/>
              </w:rPr>
              <w:t>mikro</w:t>
            </w:r>
            <w:proofErr w:type="spellEnd"/>
            <w:r w:rsidRPr="00846D4E">
              <w:rPr>
                <w:rFonts w:eastAsia="Calibri"/>
              </w:rPr>
              <w:t xml:space="preserve">, mala in srednje veliko podjetje) </w:t>
            </w:r>
            <w:r w:rsidRPr="00846D4E">
              <w:rPr>
                <w:rFonts w:eastAsia="Calibri"/>
                <w:b/>
              </w:rPr>
              <w:t>(ustrezno označiti)</w:t>
            </w:r>
          </w:p>
        </w:tc>
        <w:tc>
          <w:tcPr>
            <w:tcW w:w="1173" w:type="dxa"/>
            <w:tcBorders>
              <w:right w:val="nil"/>
            </w:tcBorders>
          </w:tcPr>
          <w:p w14:paraId="2A04065B" w14:textId="6A6CD29E" w:rsidR="009B1D04" w:rsidRPr="00B45BE7" w:rsidRDefault="009B1D04" w:rsidP="009B1D04">
            <w:pPr>
              <w:ind w:left="6"/>
              <w:jc w:val="center"/>
              <w:rPr>
                <w:rFonts w:eastAsia="Calibri"/>
                <w:b/>
              </w:rPr>
            </w:pPr>
            <w:r w:rsidRPr="00B45BE7">
              <w:rPr>
                <w:rFonts w:eastAsia="Calibri"/>
                <w:b/>
              </w:rPr>
              <w:t>DA</w:t>
            </w:r>
          </w:p>
        </w:tc>
        <w:tc>
          <w:tcPr>
            <w:tcW w:w="2223" w:type="dxa"/>
            <w:tcBorders>
              <w:left w:val="nil"/>
            </w:tcBorders>
          </w:tcPr>
          <w:p w14:paraId="77749384" w14:textId="6BD8EF6E" w:rsidR="009B1D04" w:rsidRPr="00B45BE7" w:rsidRDefault="009B1D04" w:rsidP="009B1D04">
            <w:pPr>
              <w:jc w:val="center"/>
              <w:rPr>
                <w:rFonts w:eastAsia="Calibri"/>
                <w:b/>
              </w:rPr>
            </w:pPr>
            <w:r w:rsidRPr="00B45BE7">
              <w:rPr>
                <w:rFonts w:eastAsia="Calibri"/>
                <w:b/>
              </w:rPr>
              <w:t>NE</w:t>
            </w:r>
          </w:p>
        </w:tc>
      </w:tr>
      <w:tr w:rsidR="009B1D04" w:rsidRPr="00B45BE7" w14:paraId="4660275F" w14:textId="77777777" w:rsidTr="007842DB">
        <w:trPr>
          <w:trHeight w:val="120"/>
        </w:trPr>
        <w:tc>
          <w:tcPr>
            <w:tcW w:w="4467" w:type="dxa"/>
          </w:tcPr>
          <w:p w14:paraId="6632D764" w14:textId="77777777" w:rsidR="009B1D04" w:rsidRPr="00B45BE7" w:rsidRDefault="009B1D04" w:rsidP="009B1D04">
            <w:pPr>
              <w:ind w:left="6"/>
              <w:rPr>
                <w:rFonts w:eastAsia="Calibri"/>
                <w:b/>
              </w:rPr>
            </w:pPr>
            <w:r>
              <w:rPr>
                <w:rFonts w:eastAsia="Calibri"/>
                <w:b/>
              </w:rPr>
              <w:t>Veljavnost ponudbe</w:t>
            </w:r>
          </w:p>
        </w:tc>
        <w:tc>
          <w:tcPr>
            <w:tcW w:w="3396" w:type="dxa"/>
            <w:gridSpan w:val="2"/>
          </w:tcPr>
          <w:p w14:paraId="477DF656" w14:textId="77777777" w:rsidR="009B1D04" w:rsidRPr="00B45BE7" w:rsidRDefault="009B1D04" w:rsidP="009B1D04">
            <w:pPr>
              <w:jc w:val="center"/>
              <w:rPr>
                <w:rFonts w:eastAsia="Calibri"/>
                <w:b/>
              </w:rPr>
            </w:pPr>
            <w:r w:rsidRPr="001930F1">
              <w:rPr>
                <w:rFonts w:eastAsia="Calibri"/>
              </w:rPr>
              <w:t>________ dni</w:t>
            </w:r>
          </w:p>
        </w:tc>
      </w:tr>
    </w:tbl>
    <w:p w14:paraId="71D33117" w14:textId="233B4B06" w:rsidR="00CB5CF0" w:rsidRDefault="00CB5CF0" w:rsidP="00EA11A2">
      <w:pPr>
        <w:spacing w:after="0"/>
        <w:rPr>
          <w:sz w:val="22"/>
          <w:szCs w:val="22"/>
        </w:rPr>
      </w:pPr>
      <w:r>
        <w:rPr>
          <w:sz w:val="22"/>
          <w:szCs w:val="22"/>
        </w:rPr>
        <w:br w:type="page"/>
      </w:r>
    </w:p>
    <w:p w14:paraId="2FF4D965" w14:textId="07B91560" w:rsidR="0078323D" w:rsidRPr="00501535" w:rsidRDefault="0049605C" w:rsidP="00063DA2">
      <w:pPr>
        <w:pStyle w:val="Heading2"/>
        <w:numPr>
          <w:ilvl w:val="0"/>
          <w:numId w:val="12"/>
        </w:numPr>
        <w:rPr>
          <w:rFonts w:asciiTheme="minorHAnsi" w:hAnsiTheme="minorHAnsi"/>
          <w:sz w:val="22"/>
          <w:szCs w:val="22"/>
        </w:rPr>
      </w:pPr>
      <w:bookmarkStart w:id="5" w:name="_Toc520713484"/>
      <w:r w:rsidRPr="00501535">
        <w:rPr>
          <w:rFonts w:asciiTheme="minorHAnsi" w:hAnsiTheme="minorHAnsi"/>
          <w:sz w:val="22"/>
          <w:szCs w:val="22"/>
        </w:rPr>
        <w:lastRenderedPageBreak/>
        <w:t>REFERENCE</w:t>
      </w:r>
      <w:r w:rsidR="0078323D" w:rsidRPr="00501535">
        <w:rPr>
          <w:rFonts w:asciiTheme="minorHAnsi" w:hAnsiTheme="minorHAnsi"/>
          <w:sz w:val="22"/>
          <w:szCs w:val="22"/>
        </w:rPr>
        <w:t xml:space="preserve"> - POGOJ</w:t>
      </w:r>
      <w:bookmarkEnd w:id="5"/>
    </w:p>
    <w:tbl>
      <w:tblPr>
        <w:tblStyle w:val="TableGrid"/>
        <w:tblW w:w="0" w:type="auto"/>
        <w:tblLook w:val="04A0" w:firstRow="1" w:lastRow="0" w:firstColumn="1" w:lastColumn="0" w:noHBand="0" w:noVBand="1"/>
      </w:tblPr>
      <w:tblGrid>
        <w:gridCol w:w="1838"/>
        <w:gridCol w:w="6089"/>
      </w:tblGrid>
      <w:tr w:rsidR="00FA2CF8" w:rsidRPr="00EA11A2" w14:paraId="5219FD06" w14:textId="77777777" w:rsidTr="00375DF7">
        <w:tc>
          <w:tcPr>
            <w:tcW w:w="1838" w:type="dxa"/>
          </w:tcPr>
          <w:p w14:paraId="0457CBED" w14:textId="77777777" w:rsidR="00FA2CF8" w:rsidRPr="00EA11A2" w:rsidRDefault="00FA2CF8" w:rsidP="00375DF7">
            <w:pPr>
              <w:rPr>
                <w:b/>
              </w:rPr>
            </w:pPr>
            <w:r w:rsidRPr="00EA11A2">
              <w:rPr>
                <w:b/>
              </w:rPr>
              <w:t>NAROČNIK</w:t>
            </w:r>
          </w:p>
        </w:tc>
        <w:tc>
          <w:tcPr>
            <w:tcW w:w="6089" w:type="dxa"/>
          </w:tcPr>
          <w:p w14:paraId="3736F321" w14:textId="77777777" w:rsidR="00FA2CF8" w:rsidRPr="00EA11A2" w:rsidRDefault="00FA2CF8" w:rsidP="00375DF7">
            <w:pPr>
              <w:rPr>
                <w:b/>
              </w:rPr>
            </w:pPr>
            <w:r w:rsidRPr="00EA11A2">
              <w:rPr>
                <w:b/>
              </w:rPr>
              <w:t xml:space="preserve">Družba za upravljanje terjatev bank, </w:t>
            </w:r>
            <w:proofErr w:type="spellStart"/>
            <w:r w:rsidRPr="00EA11A2">
              <w:rPr>
                <w:b/>
              </w:rPr>
              <w:t>d.d</w:t>
            </w:r>
            <w:proofErr w:type="spellEnd"/>
            <w:r w:rsidRPr="00EA11A2">
              <w:rPr>
                <w:b/>
              </w:rPr>
              <w:t>.</w:t>
            </w:r>
          </w:p>
        </w:tc>
      </w:tr>
      <w:tr w:rsidR="00FA2CF8" w:rsidRPr="00EA11A2" w14:paraId="04620EBD" w14:textId="77777777" w:rsidTr="00375DF7">
        <w:tc>
          <w:tcPr>
            <w:tcW w:w="1838" w:type="dxa"/>
          </w:tcPr>
          <w:p w14:paraId="4A0CA652" w14:textId="77777777" w:rsidR="00FA2CF8" w:rsidRPr="00EA11A2" w:rsidRDefault="00FA2CF8" w:rsidP="00375DF7">
            <w:pPr>
              <w:rPr>
                <w:b/>
              </w:rPr>
            </w:pPr>
            <w:r w:rsidRPr="00EA11A2">
              <w:rPr>
                <w:b/>
              </w:rPr>
              <w:t>JAVNO NAROČILO</w:t>
            </w:r>
          </w:p>
        </w:tc>
        <w:tc>
          <w:tcPr>
            <w:tcW w:w="6089" w:type="dxa"/>
          </w:tcPr>
          <w:p w14:paraId="62557B24" w14:textId="647E48FB" w:rsidR="00FA2CF8" w:rsidRPr="00EA11A2" w:rsidRDefault="00FA2CF8" w:rsidP="00CF6BD0">
            <w:r>
              <w:t>JN/</w:t>
            </w:r>
            <w:r w:rsidR="007E3992">
              <w:t>1</w:t>
            </w:r>
            <w:r w:rsidR="00CF6BD0">
              <w:t>2</w:t>
            </w:r>
            <w:r>
              <w:t>-NEP/201</w:t>
            </w:r>
            <w:r w:rsidR="009B6127">
              <w:t>8</w:t>
            </w:r>
          </w:p>
        </w:tc>
      </w:tr>
      <w:tr w:rsidR="00FA2CF8" w:rsidRPr="00EA11A2" w14:paraId="2F38B201" w14:textId="77777777" w:rsidTr="00375DF7">
        <w:tc>
          <w:tcPr>
            <w:tcW w:w="1838" w:type="dxa"/>
          </w:tcPr>
          <w:p w14:paraId="40DC2966" w14:textId="77777777" w:rsidR="00FA2CF8" w:rsidRPr="00EA11A2" w:rsidRDefault="00FA2CF8" w:rsidP="00375DF7">
            <w:pPr>
              <w:rPr>
                <w:b/>
              </w:rPr>
            </w:pPr>
            <w:r w:rsidRPr="00EA11A2">
              <w:rPr>
                <w:b/>
              </w:rPr>
              <w:t>PREDMET</w:t>
            </w:r>
          </w:p>
        </w:tc>
        <w:tc>
          <w:tcPr>
            <w:tcW w:w="6089" w:type="dxa"/>
          </w:tcPr>
          <w:p w14:paraId="592D057F" w14:textId="5BC2B307" w:rsidR="00FA2CF8" w:rsidRPr="00EA11A2" w:rsidRDefault="00FA2CF8" w:rsidP="00425736">
            <w:r w:rsidRPr="00EA11A2">
              <w:t xml:space="preserve">Posredovanje </w:t>
            </w:r>
            <w:r w:rsidR="00CE1311">
              <w:t>pri prodaji n</w:t>
            </w:r>
            <w:r w:rsidR="00AA6333" w:rsidRPr="00EA11A2">
              <w:t>epremičnin</w:t>
            </w:r>
            <w:r w:rsidR="00063DA2">
              <w:t>(e)</w:t>
            </w:r>
            <w:r w:rsidR="00CE1311">
              <w:t xml:space="preserve"> </w:t>
            </w:r>
            <w:r w:rsidR="007E3992" w:rsidRPr="007E3992">
              <w:t>na Ferrarski ulici</w:t>
            </w:r>
            <w:r w:rsidR="007E3992">
              <w:t xml:space="preserve"> </w:t>
            </w:r>
            <w:r w:rsidR="00425736">
              <w:t xml:space="preserve">16 </w:t>
            </w:r>
            <w:r w:rsidR="007E3992">
              <w:t>v Kopru</w:t>
            </w:r>
          </w:p>
        </w:tc>
      </w:tr>
    </w:tbl>
    <w:p w14:paraId="327D19E9" w14:textId="77777777" w:rsidR="00FA2CF8" w:rsidRDefault="00FA2CF8" w:rsidP="0078323D">
      <w:pPr>
        <w:widowControl/>
        <w:spacing w:line="259" w:lineRule="auto"/>
        <w:contextualSpacing/>
        <w:rPr>
          <w:rFonts w:cs="Tahoma"/>
          <w:sz w:val="22"/>
          <w:szCs w:val="22"/>
        </w:rPr>
      </w:pPr>
    </w:p>
    <w:p w14:paraId="2DCBD777" w14:textId="63268051" w:rsidR="00284615" w:rsidRDefault="0078323D" w:rsidP="0078323D">
      <w:pPr>
        <w:widowControl/>
        <w:spacing w:line="259" w:lineRule="auto"/>
        <w:contextualSpacing/>
        <w:rPr>
          <w:rFonts w:cs="Tahoma"/>
          <w:sz w:val="22"/>
          <w:szCs w:val="22"/>
        </w:rPr>
      </w:pPr>
      <w:r w:rsidRPr="00EA2A7B">
        <w:rPr>
          <w:rFonts w:cs="Tahoma"/>
          <w:sz w:val="22"/>
          <w:szCs w:val="22"/>
        </w:rPr>
        <w:t xml:space="preserve">Pod kazensko in materialno odgovornostjo izjavljamo, da </w:t>
      </w:r>
      <w:r w:rsidR="00EE500D">
        <w:rPr>
          <w:rFonts w:cs="Tahoma"/>
          <w:sz w:val="22"/>
          <w:szCs w:val="22"/>
        </w:rPr>
        <w:t xml:space="preserve">razpolagamo z zahtevanimi referencami skladno s </w:t>
      </w:r>
      <w:r w:rsidR="00A539B8" w:rsidRPr="00E53B2A">
        <w:rPr>
          <w:rFonts w:cs="Tahoma"/>
          <w:sz w:val="22"/>
          <w:szCs w:val="22"/>
        </w:rPr>
        <w:t xml:space="preserve">točko </w:t>
      </w:r>
      <w:r w:rsidR="00A97A1A" w:rsidRPr="00E53B2A">
        <w:rPr>
          <w:rFonts w:cs="Tahoma"/>
          <w:sz w:val="22"/>
          <w:szCs w:val="22"/>
        </w:rPr>
        <w:t>4</w:t>
      </w:r>
      <w:r w:rsidR="00A539B8" w:rsidRPr="00E53B2A">
        <w:rPr>
          <w:rFonts w:cs="Tahoma"/>
          <w:sz w:val="22"/>
          <w:szCs w:val="22"/>
        </w:rPr>
        <w:t>, II.2 POGOJI ZA SODELOVANJE.</w:t>
      </w:r>
    </w:p>
    <w:p w14:paraId="163D76F1" w14:textId="77777777" w:rsidR="0049605C" w:rsidRPr="00EA2A7B" w:rsidRDefault="0049605C" w:rsidP="0049605C">
      <w:pPr>
        <w:widowControl/>
        <w:spacing w:line="259" w:lineRule="auto"/>
        <w:contextualSpacing/>
        <w:rPr>
          <w:sz w:val="22"/>
          <w:szCs w:val="22"/>
        </w:rPr>
      </w:pPr>
    </w:p>
    <w:tbl>
      <w:tblPr>
        <w:tblStyle w:val="TableGrid"/>
        <w:tblW w:w="9215" w:type="dxa"/>
        <w:tblInd w:w="-289" w:type="dxa"/>
        <w:tblLook w:val="04A0" w:firstRow="1" w:lastRow="0" w:firstColumn="1" w:lastColumn="0" w:noHBand="0" w:noVBand="1"/>
      </w:tblPr>
      <w:tblGrid>
        <w:gridCol w:w="426"/>
        <w:gridCol w:w="3119"/>
        <w:gridCol w:w="3402"/>
        <w:gridCol w:w="2268"/>
      </w:tblGrid>
      <w:tr w:rsidR="0078323D" w:rsidRPr="00284615" w14:paraId="14F55D74" w14:textId="77777777" w:rsidTr="00FA2CF8">
        <w:tc>
          <w:tcPr>
            <w:tcW w:w="426" w:type="dxa"/>
          </w:tcPr>
          <w:p w14:paraId="6A97E912" w14:textId="77777777" w:rsidR="0078323D" w:rsidRPr="00284615" w:rsidRDefault="0078323D" w:rsidP="001549CD">
            <w:pPr>
              <w:jc w:val="center"/>
              <w:rPr>
                <w:rFonts w:cs="Tahoma"/>
                <w:b/>
              </w:rPr>
            </w:pPr>
          </w:p>
        </w:tc>
        <w:tc>
          <w:tcPr>
            <w:tcW w:w="3119" w:type="dxa"/>
          </w:tcPr>
          <w:p w14:paraId="60D55950" w14:textId="77777777" w:rsidR="003B3607" w:rsidRPr="00FA2CF8" w:rsidRDefault="003B3607" w:rsidP="001549CD">
            <w:pPr>
              <w:pStyle w:val="Index2"/>
              <w:jc w:val="center"/>
              <w:rPr>
                <w:rFonts w:asciiTheme="minorHAnsi" w:hAnsiTheme="minorHAnsi"/>
                <w:b/>
                <w:sz w:val="18"/>
                <w:szCs w:val="18"/>
              </w:rPr>
            </w:pPr>
            <w:r w:rsidRPr="00FA2CF8">
              <w:rPr>
                <w:rFonts w:asciiTheme="minorHAnsi" w:hAnsiTheme="minorHAnsi"/>
                <w:b/>
                <w:sz w:val="18"/>
                <w:szCs w:val="18"/>
              </w:rPr>
              <w:t>Naročnik referenčnega projekta,</w:t>
            </w:r>
          </w:p>
          <w:p w14:paraId="65C0F6B8" w14:textId="487C0867" w:rsidR="0078323D" w:rsidRPr="00FA2CF8" w:rsidRDefault="003B3607" w:rsidP="00284615">
            <w:pPr>
              <w:pStyle w:val="Index2"/>
              <w:jc w:val="center"/>
              <w:rPr>
                <w:b/>
                <w:sz w:val="18"/>
                <w:szCs w:val="18"/>
              </w:rPr>
            </w:pPr>
            <w:r w:rsidRPr="00FA2CF8">
              <w:rPr>
                <w:rFonts w:asciiTheme="minorHAnsi" w:hAnsiTheme="minorHAnsi"/>
                <w:b/>
                <w:sz w:val="18"/>
                <w:szCs w:val="18"/>
              </w:rPr>
              <w:t>Kontaktna oseba, tel. št.</w:t>
            </w:r>
            <w:r w:rsidR="00284615" w:rsidRPr="00FA2CF8">
              <w:rPr>
                <w:rFonts w:asciiTheme="minorHAnsi" w:hAnsiTheme="minorHAnsi"/>
                <w:b/>
                <w:sz w:val="18"/>
                <w:szCs w:val="18"/>
              </w:rPr>
              <w:t xml:space="preserve"> in e-pošta kontaktne osebe</w:t>
            </w:r>
          </w:p>
        </w:tc>
        <w:tc>
          <w:tcPr>
            <w:tcW w:w="3402" w:type="dxa"/>
          </w:tcPr>
          <w:p w14:paraId="36C5CD4E" w14:textId="68AE6304" w:rsidR="0078323D" w:rsidRPr="00FA2CF8" w:rsidRDefault="003B3607" w:rsidP="00E53B2A">
            <w:pPr>
              <w:jc w:val="center"/>
              <w:rPr>
                <w:rFonts w:cs="Tahoma"/>
                <w:b/>
                <w:sz w:val="18"/>
                <w:szCs w:val="18"/>
              </w:rPr>
            </w:pPr>
            <w:r w:rsidRPr="00FA2CF8">
              <w:rPr>
                <w:b/>
                <w:sz w:val="18"/>
                <w:szCs w:val="18"/>
              </w:rPr>
              <w:t>Vrsta in</w:t>
            </w:r>
            <w:r w:rsidR="00DB5DB9" w:rsidRPr="00FA2CF8">
              <w:rPr>
                <w:b/>
                <w:sz w:val="18"/>
                <w:szCs w:val="18"/>
              </w:rPr>
              <w:t xml:space="preserve"> vrednost prodane nepremičnine </w:t>
            </w:r>
            <w:r w:rsidR="0049605C" w:rsidRPr="00FA2CF8">
              <w:rPr>
                <w:b/>
                <w:sz w:val="18"/>
                <w:szCs w:val="18"/>
              </w:rPr>
              <w:t xml:space="preserve">v minimalni vrednosti nad </w:t>
            </w:r>
            <w:r w:rsidR="00E53B2A">
              <w:rPr>
                <w:b/>
                <w:sz w:val="18"/>
                <w:szCs w:val="18"/>
              </w:rPr>
              <w:t>5</w:t>
            </w:r>
            <w:r w:rsidR="0049605C" w:rsidRPr="00FA2CF8">
              <w:rPr>
                <w:b/>
                <w:sz w:val="18"/>
                <w:szCs w:val="18"/>
              </w:rPr>
              <w:t xml:space="preserve">00.000 € </w:t>
            </w:r>
            <w:r w:rsidR="00146196" w:rsidRPr="00FA2CF8">
              <w:rPr>
                <w:b/>
                <w:sz w:val="18"/>
                <w:szCs w:val="18"/>
              </w:rPr>
              <w:t>(</w:t>
            </w:r>
            <w:r w:rsidR="00DB5DB9" w:rsidRPr="00FA2CF8">
              <w:rPr>
                <w:b/>
                <w:sz w:val="18"/>
                <w:szCs w:val="18"/>
              </w:rPr>
              <w:t xml:space="preserve">brez </w:t>
            </w:r>
            <w:r w:rsidR="00FB298D">
              <w:rPr>
                <w:b/>
                <w:sz w:val="18"/>
                <w:szCs w:val="18"/>
              </w:rPr>
              <w:t>davka</w:t>
            </w:r>
            <w:r w:rsidR="00DB5DB9" w:rsidRPr="00FA2CF8">
              <w:rPr>
                <w:b/>
                <w:sz w:val="18"/>
                <w:szCs w:val="18"/>
              </w:rPr>
              <w:t>)</w:t>
            </w:r>
          </w:p>
        </w:tc>
        <w:tc>
          <w:tcPr>
            <w:tcW w:w="2268" w:type="dxa"/>
          </w:tcPr>
          <w:p w14:paraId="5D6208B8" w14:textId="75169335" w:rsidR="0078323D" w:rsidRPr="00FA2CF8" w:rsidRDefault="00146196" w:rsidP="001549CD">
            <w:pPr>
              <w:jc w:val="center"/>
              <w:rPr>
                <w:rFonts w:cs="Tahoma"/>
                <w:b/>
                <w:sz w:val="18"/>
                <w:szCs w:val="18"/>
              </w:rPr>
            </w:pPr>
            <w:r w:rsidRPr="00FA2CF8">
              <w:rPr>
                <w:b/>
                <w:sz w:val="18"/>
                <w:szCs w:val="18"/>
              </w:rPr>
              <w:t>D</w:t>
            </w:r>
            <w:r w:rsidR="003B3607" w:rsidRPr="00FA2CF8">
              <w:rPr>
                <w:b/>
                <w:sz w:val="18"/>
                <w:szCs w:val="18"/>
              </w:rPr>
              <w:t>atum</w:t>
            </w:r>
            <w:r w:rsidRPr="00FA2CF8">
              <w:rPr>
                <w:b/>
                <w:sz w:val="18"/>
                <w:szCs w:val="18"/>
              </w:rPr>
              <w:t xml:space="preserve"> sklenitve prodajne pogodbe o referenčni nepremičnini</w:t>
            </w:r>
          </w:p>
        </w:tc>
      </w:tr>
      <w:tr w:rsidR="0078323D" w:rsidRPr="00EA2A7B" w14:paraId="3FFD4F68" w14:textId="77777777" w:rsidTr="00FA2CF8">
        <w:tc>
          <w:tcPr>
            <w:tcW w:w="426" w:type="dxa"/>
          </w:tcPr>
          <w:p w14:paraId="240EE01E" w14:textId="44F262BF" w:rsidR="001549CD" w:rsidRPr="00EA2A7B" w:rsidRDefault="003B3607" w:rsidP="0049605C">
            <w:pPr>
              <w:rPr>
                <w:rFonts w:cs="Tahoma"/>
                <w:sz w:val="22"/>
                <w:szCs w:val="22"/>
              </w:rPr>
            </w:pPr>
            <w:r w:rsidRPr="00EA2A7B">
              <w:rPr>
                <w:rFonts w:cs="Tahoma"/>
                <w:sz w:val="22"/>
                <w:szCs w:val="22"/>
              </w:rPr>
              <w:t>1.</w:t>
            </w:r>
          </w:p>
        </w:tc>
        <w:tc>
          <w:tcPr>
            <w:tcW w:w="3119" w:type="dxa"/>
          </w:tcPr>
          <w:p w14:paraId="6B3E42BD" w14:textId="77777777" w:rsidR="003B3607" w:rsidRPr="00EA2A7B" w:rsidRDefault="003B3607" w:rsidP="0078323D">
            <w:pPr>
              <w:rPr>
                <w:rFonts w:cs="Tahoma"/>
                <w:sz w:val="22"/>
                <w:szCs w:val="22"/>
              </w:rPr>
            </w:pPr>
          </w:p>
        </w:tc>
        <w:tc>
          <w:tcPr>
            <w:tcW w:w="3402" w:type="dxa"/>
          </w:tcPr>
          <w:p w14:paraId="4E9348BE" w14:textId="77777777" w:rsidR="0078323D" w:rsidRPr="00EA2A7B" w:rsidRDefault="0078323D" w:rsidP="0078323D">
            <w:pPr>
              <w:rPr>
                <w:rFonts w:cs="Tahoma"/>
                <w:sz w:val="22"/>
                <w:szCs w:val="22"/>
              </w:rPr>
            </w:pPr>
          </w:p>
        </w:tc>
        <w:tc>
          <w:tcPr>
            <w:tcW w:w="2268" w:type="dxa"/>
          </w:tcPr>
          <w:p w14:paraId="035A7313" w14:textId="77777777" w:rsidR="0078323D" w:rsidRPr="00EA2A7B" w:rsidRDefault="0078323D" w:rsidP="0078323D">
            <w:pPr>
              <w:rPr>
                <w:rFonts w:cs="Tahoma"/>
                <w:sz w:val="22"/>
                <w:szCs w:val="22"/>
              </w:rPr>
            </w:pPr>
          </w:p>
        </w:tc>
      </w:tr>
    </w:tbl>
    <w:p w14:paraId="4C215958" w14:textId="77777777" w:rsidR="00284615" w:rsidRDefault="00284615" w:rsidP="00EE500D">
      <w:pPr>
        <w:widowControl/>
        <w:spacing w:line="259" w:lineRule="auto"/>
        <w:contextualSpacing/>
        <w:rPr>
          <w:sz w:val="22"/>
          <w:szCs w:val="22"/>
        </w:rPr>
      </w:pPr>
    </w:p>
    <w:tbl>
      <w:tblPr>
        <w:tblStyle w:val="TableGrid"/>
        <w:tblW w:w="9215" w:type="dxa"/>
        <w:tblInd w:w="-289" w:type="dxa"/>
        <w:tblLook w:val="04A0" w:firstRow="1" w:lastRow="0" w:firstColumn="1" w:lastColumn="0" w:noHBand="0" w:noVBand="1"/>
      </w:tblPr>
      <w:tblGrid>
        <w:gridCol w:w="426"/>
        <w:gridCol w:w="3119"/>
        <w:gridCol w:w="3402"/>
        <w:gridCol w:w="2268"/>
      </w:tblGrid>
      <w:tr w:rsidR="0049605C" w:rsidRPr="00284615" w14:paraId="05BC7C5B" w14:textId="77777777" w:rsidTr="00FA2CF8">
        <w:tc>
          <w:tcPr>
            <w:tcW w:w="426" w:type="dxa"/>
          </w:tcPr>
          <w:p w14:paraId="3BAF1899" w14:textId="77777777" w:rsidR="0049605C" w:rsidRPr="00284615" w:rsidRDefault="0049605C" w:rsidP="007842DB">
            <w:pPr>
              <w:jc w:val="center"/>
              <w:rPr>
                <w:rFonts w:cs="Tahoma"/>
                <w:b/>
              </w:rPr>
            </w:pPr>
          </w:p>
        </w:tc>
        <w:tc>
          <w:tcPr>
            <w:tcW w:w="3119" w:type="dxa"/>
          </w:tcPr>
          <w:p w14:paraId="474F796D" w14:textId="77777777" w:rsidR="0049605C" w:rsidRPr="00FA2CF8" w:rsidRDefault="0049605C" w:rsidP="007842DB">
            <w:pPr>
              <w:pStyle w:val="Index2"/>
              <w:jc w:val="center"/>
              <w:rPr>
                <w:rFonts w:asciiTheme="minorHAnsi" w:hAnsiTheme="minorHAnsi"/>
                <w:b/>
                <w:sz w:val="18"/>
                <w:szCs w:val="18"/>
              </w:rPr>
            </w:pPr>
            <w:r w:rsidRPr="00FA2CF8">
              <w:rPr>
                <w:rFonts w:asciiTheme="minorHAnsi" w:hAnsiTheme="minorHAnsi"/>
                <w:b/>
                <w:sz w:val="18"/>
                <w:szCs w:val="18"/>
              </w:rPr>
              <w:t>Naročnik referenčnega projekta,</w:t>
            </w:r>
          </w:p>
          <w:p w14:paraId="4EF22E40" w14:textId="77777777" w:rsidR="0049605C" w:rsidRPr="00FA2CF8" w:rsidRDefault="0049605C" w:rsidP="007842DB">
            <w:pPr>
              <w:pStyle w:val="Index2"/>
              <w:jc w:val="center"/>
              <w:rPr>
                <w:b/>
                <w:sz w:val="18"/>
                <w:szCs w:val="18"/>
              </w:rPr>
            </w:pPr>
            <w:r w:rsidRPr="00FA2CF8">
              <w:rPr>
                <w:rFonts w:asciiTheme="minorHAnsi" w:hAnsiTheme="minorHAnsi"/>
                <w:b/>
                <w:sz w:val="18"/>
                <w:szCs w:val="18"/>
              </w:rPr>
              <w:t>Kontaktna oseba, tel. št. in e-pošta kontaktne osebe</w:t>
            </w:r>
          </w:p>
        </w:tc>
        <w:tc>
          <w:tcPr>
            <w:tcW w:w="3402" w:type="dxa"/>
          </w:tcPr>
          <w:p w14:paraId="3BE53D6B" w14:textId="3C1AE4E4" w:rsidR="0049605C" w:rsidRPr="00FA2CF8" w:rsidRDefault="0049605C" w:rsidP="00E53B2A">
            <w:pPr>
              <w:jc w:val="center"/>
              <w:rPr>
                <w:rFonts w:cs="Tahoma"/>
                <w:b/>
                <w:sz w:val="18"/>
                <w:szCs w:val="18"/>
              </w:rPr>
            </w:pPr>
            <w:r w:rsidRPr="00FA2CF8">
              <w:rPr>
                <w:b/>
                <w:sz w:val="18"/>
                <w:szCs w:val="18"/>
              </w:rPr>
              <w:t xml:space="preserve">Vrsta in vrednost prodane nepremičnine v minimalni vrednosti nad </w:t>
            </w:r>
            <w:r w:rsidR="00E53B2A">
              <w:rPr>
                <w:b/>
                <w:sz w:val="18"/>
                <w:szCs w:val="18"/>
              </w:rPr>
              <w:t>3</w:t>
            </w:r>
            <w:r w:rsidRPr="00FA2CF8">
              <w:rPr>
                <w:b/>
                <w:sz w:val="18"/>
                <w:szCs w:val="18"/>
              </w:rPr>
              <w:t xml:space="preserve">50.000 € (brez </w:t>
            </w:r>
            <w:r w:rsidR="00FB298D">
              <w:rPr>
                <w:b/>
                <w:sz w:val="18"/>
                <w:szCs w:val="18"/>
              </w:rPr>
              <w:t>davka</w:t>
            </w:r>
            <w:r w:rsidRPr="00FA2CF8">
              <w:rPr>
                <w:b/>
                <w:sz w:val="18"/>
                <w:szCs w:val="18"/>
              </w:rPr>
              <w:t>)</w:t>
            </w:r>
          </w:p>
        </w:tc>
        <w:tc>
          <w:tcPr>
            <w:tcW w:w="2268" w:type="dxa"/>
          </w:tcPr>
          <w:p w14:paraId="6472087C" w14:textId="7E1A53A8" w:rsidR="0049605C" w:rsidRPr="00FA2CF8" w:rsidRDefault="0049605C" w:rsidP="007842DB">
            <w:pPr>
              <w:jc w:val="center"/>
              <w:rPr>
                <w:rFonts w:cs="Tahoma"/>
                <w:b/>
                <w:sz w:val="18"/>
                <w:szCs w:val="18"/>
              </w:rPr>
            </w:pPr>
            <w:r w:rsidRPr="00FA2CF8">
              <w:rPr>
                <w:b/>
                <w:sz w:val="18"/>
                <w:szCs w:val="18"/>
              </w:rPr>
              <w:t>Datum sklenitve prodajne pogodbe o referenčni nepremičnini</w:t>
            </w:r>
          </w:p>
        </w:tc>
      </w:tr>
      <w:tr w:rsidR="0049605C" w:rsidRPr="00EA2A7B" w14:paraId="2E4641A5" w14:textId="77777777" w:rsidTr="00FA2CF8">
        <w:tc>
          <w:tcPr>
            <w:tcW w:w="426" w:type="dxa"/>
          </w:tcPr>
          <w:p w14:paraId="06BE2D71" w14:textId="56B3F66D" w:rsidR="0049605C" w:rsidRPr="00EA2A7B" w:rsidRDefault="00411570" w:rsidP="00411570">
            <w:pPr>
              <w:rPr>
                <w:rFonts w:cs="Tahoma"/>
                <w:sz w:val="22"/>
                <w:szCs w:val="22"/>
              </w:rPr>
            </w:pPr>
            <w:r>
              <w:rPr>
                <w:rFonts w:cs="Tahoma"/>
                <w:sz w:val="22"/>
                <w:szCs w:val="22"/>
              </w:rPr>
              <w:t>2</w:t>
            </w:r>
            <w:r w:rsidR="0049605C" w:rsidRPr="00EA2A7B">
              <w:rPr>
                <w:rFonts w:cs="Tahoma"/>
                <w:sz w:val="22"/>
                <w:szCs w:val="22"/>
              </w:rPr>
              <w:t>.</w:t>
            </w:r>
          </w:p>
        </w:tc>
        <w:tc>
          <w:tcPr>
            <w:tcW w:w="3119" w:type="dxa"/>
          </w:tcPr>
          <w:p w14:paraId="48E1EB6B" w14:textId="77777777" w:rsidR="0049605C" w:rsidRPr="00EA2A7B" w:rsidRDefault="0049605C" w:rsidP="007842DB">
            <w:pPr>
              <w:rPr>
                <w:rFonts w:cs="Tahoma"/>
                <w:sz w:val="22"/>
                <w:szCs w:val="22"/>
              </w:rPr>
            </w:pPr>
          </w:p>
        </w:tc>
        <w:tc>
          <w:tcPr>
            <w:tcW w:w="3402" w:type="dxa"/>
          </w:tcPr>
          <w:p w14:paraId="1E113786" w14:textId="77777777" w:rsidR="0049605C" w:rsidRPr="00EA2A7B" w:rsidRDefault="0049605C" w:rsidP="007842DB">
            <w:pPr>
              <w:rPr>
                <w:rFonts w:cs="Tahoma"/>
                <w:sz w:val="22"/>
                <w:szCs w:val="22"/>
              </w:rPr>
            </w:pPr>
          </w:p>
        </w:tc>
        <w:tc>
          <w:tcPr>
            <w:tcW w:w="2268" w:type="dxa"/>
          </w:tcPr>
          <w:p w14:paraId="158BC661" w14:textId="77777777" w:rsidR="0049605C" w:rsidRPr="00EA2A7B" w:rsidRDefault="0049605C" w:rsidP="007842DB">
            <w:pPr>
              <w:rPr>
                <w:rFonts w:cs="Tahoma"/>
                <w:sz w:val="22"/>
                <w:szCs w:val="22"/>
              </w:rPr>
            </w:pPr>
          </w:p>
        </w:tc>
      </w:tr>
      <w:tr w:rsidR="0049605C" w:rsidRPr="00EA2A7B" w14:paraId="60D2F286" w14:textId="77777777" w:rsidTr="00FA2CF8">
        <w:tc>
          <w:tcPr>
            <w:tcW w:w="426" w:type="dxa"/>
          </w:tcPr>
          <w:p w14:paraId="214680BF" w14:textId="44456BBB" w:rsidR="0049605C" w:rsidRPr="00EA2A7B" w:rsidRDefault="00411570" w:rsidP="0049605C">
            <w:pPr>
              <w:rPr>
                <w:rFonts w:cs="Tahoma"/>
                <w:sz w:val="22"/>
                <w:szCs w:val="22"/>
              </w:rPr>
            </w:pPr>
            <w:r>
              <w:rPr>
                <w:rFonts w:cs="Tahoma"/>
                <w:sz w:val="22"/>
                <w:szCs w:val="22"/>
              </w:rPr>
              <w:t>3</w:t>
            </w:r>
            <w:r w:rsidR="0049605C">
              <w:rPr>
                <w:rFonts w:cs="Tahoma"/>
                <w:sz w:val="22"/>
                <w:szCs w:val="22"/>
              </w:rPr>
              <w:t>.</w:t>
            </w:r>
          </w:p>
        </w:tc>
        <w:tc>
          <w:tcPr>
            <w:tcW w:w="3119" w:type="dxa"/>
          </w:tcPr>
          <w:p w14:paraId="28C5D317" w14:textId="77777777" w:rsidR="0049605C" w:rsidRPr="00EA2A7B" w:rsidRDefault="0049605C" w:rsidP="007842DB">
            <w:pPr>
              <w:rPr>
                <w:rFonts w:cs="Tahoma"/>
                <w:sz w:val="22"/>
                <w:szCs w:val="22"/>
              </w:rPr>
            </w:pPr>
          </w:p>
        </w:tc>
        <w:tc>
          <w:tcPr>
            <w:tcW w:w="3402" w:type="dxa"/>
          </w:tcPr>
          <w:p w14:paraId="483FD992" w14:textId="77777777" w:rsidR="0049605C" w:rsidRPr="00EA2A7B" w:rsidRDefault="0049605C" w:rsidP="007842DB">
            <w:pPr>
              <w:rPr>
                <w:rFonts w:cs="Tahoma"/>
                <w:sz w:val="22"/>
                <w:szCs w:val="22"/>
              </w:rPr>
            </w:pPr>
          </w:p>
        </w:tc>
        <w:tc>
          <w:tcPr>
            <w:tcW w:w="2268" w:type="dxa"/>
          </w:tcPr>
          <w:p w14:paraId="548A8310" w14:textId="77777777" w:rsidR="0049605C" w:rsidRPr="00EA2A7B" w:rsidRDefault="0049605C" w:rsidP="007842DB">
            <w:pPr>
              <w:rPr>
                <w:rFonts w:cs="Tahoma"/>
                <w:sz w:val="22"/>
                <w:szCs w:val="22"/>
              </w:rPr>
            </w:pPr>
          </w:p>
        </w:tc>
      </w:tr>
      <w:tr w:rsidR="0049605C" w:rsidRPr="00EA2A7B" w14:paraId="4EAD2AC3" w14:textId="77777777" w:rsidTr="00FA2CF8">
        <w:tc>
          <w:tcPr>
            <w:tcW w:w="426" w:type="dxa"/>
          </w:tcPr>
          <w:p w14:paraId="61BEC7F5" w14:textId="379AFAC0" w:rsidR="0049605C" w:rsidRDefault="00411570" w:rsidP="0049605C">
            <w:pPr>
              <w:rPr>
                <w:rFonts w:cs="Tahoma"/>
                <w:sz w:val="22"/>
                <w:szCs w:val="22"/>
              </w:rPr>
            </w:pPr>
            <w:r>
              <w:rPr>
                <w:rFonts w:cs="Tahoma"/>
                <w:sz w:val="22"/>
                <w:szCs w:val="22"/>
              </w:rPr>
              <w:t>4</w:t>
            </w:r>
            <w:r w:rsidR="0049605C">
              <w:rPr>
                <w:rFonts w:cs="Tahoma"/>
                <w:sz w:val="22"/>
                <w:szCs w:val="22"/>
              </w:rPr>
              <w:t>.</w:t>
            </w:r>
          </w:p>
        </w:tc>
        <w:tc>
          <w:tcPr>
            <w:tcW w:w="3119" w:type="dxa"/>
          </w:tcPr>
          <w:p w14:paraId="6F09E342" w14:textId="77777777" w:rsidR="0049605C" w:rsidRPr="00EA2A7B" w:rsidRDefault="0049605C" w:rsidP="007842DB">
            <w:pPr>
              <w:rPr>
                <w:rFonts w:cs="Tahoma"/>
                <w:sz w:val="22"/>
                <w:szCs w:val="22"/>
              </w:rPr>
            </w:pPr>
          </w:p>
        </w:tc>
        <w:tc>
          <w:tcPr>
            <w:tcW w:w="3402" w:type="dxa"/>
          </w:tcPr>
          <w:p w14:paraId="69605256" w14:textId="77777777" w:rsidR="0049605C" w:rsidRPr="00EA2A7B" w:rsidRDefault="0049605C" w:rsidP="007842DB">
            <w:pPr>
              <w:rPr>
                <w:rFonts w:cs="Tahoma"/>
                <w:sz w:val="22"/>
                <w:szCs w:val="22"/>
              </w:rPr>
            </w:pPr>
          </w:p>
        </w:tc>
        <w:tc>
          <w:tcPr>
            <w:tcW w:w="2268" w:type="dxa"/>
          </w:tcPr>
          <w:p w14:paraId="2F4394B8" w14:textId="77777777" w:rsidR="0049605C" w:rsidRPr="00EA2A7B" w:rsidRDefault="0049605C" w:rsidP="007842DB">
            <w:pPr>
              <w:rPr>
                <w:rFonts w:cs="Tahoma"/>
                <w:sz w:val="22"/>
                <w:szCs w:val="22"/>
              </w:rPr>
            </w:pPr>
          </w:p>
        </w:tc>
      </w:tr>
    </w:tbl>
    <w:p w14:paraId="65C3D4F1" w14:textId="77777777" w:rsidR="0049605C" w:rsidRPr="00EE500D" w:rsidRDefault="0049605C" w:rsidP="00EE500D">
      <w:pPr>
        <w:widowControl/>
        <w:spacing w:line="259" w:lineRule="auto"/>
        <w:contextualSpacing/>
        <w:rPr>
          <w:sz w:val="22"/>
          <w:szCs w:val="22"/>
        </w:rPr>
      </w:pPr>
    </w:p>
    <w:tbl>
      <w:tblPr>
        <w:tblStyle w:val="TableGrid"/>
        <w:tblW w:w="9215" w:type="dxa"/>
        <w:tblInd w:w="-289" w:type="dxa"/>
        <w:tblLook w:val="04A0" w:firstRow="1" w:lastRow="0" w:firstColumn="1" w:lastColumn="0" w:noHBand="0" w:noVBand="1"/>
      </w:tblPr>
      <w:tblGrid>
        <w:gridCol w:w="495"/>
        <w:gridCol w:w="3093"/>
        <w:gridCol w:w="3373"/>
        <w:gridCol w:w="2254"/>
      </w:tblGrid>
      <w:tr w:rsidR="00DB5DB9" w:rsidRPr="00284615" w14:paraId="0E29274E" w14:textId="77777777" w:rsidTr="00AE18F3">
        <w:tc>
          <w:tcPr>
            <w:tcW w:w="495" w:type="dxa"/>
          </w:tcPr>
          <w:p w14:paraId="12E81F54" w14:textId="77777777" w:rsidR="00DB5DB9" w:rsidRPr="00284615" w:rsidRDefault="00DB5DB9" w:rsidP="001549CD">
            <w:pPr>
              <w:jc w:val="center"/>
              <w:rPr>
                <w:rFonts w:cs="Tahoma"/>
                <w:b/>
              </w:rPr>
            </w:pPr>
          </w:p>
        </w:tc>
        <w:tc>
          <w:tcPr>
            <w:tcW w:w="3093" w:type="dxa"/>
          </w:tcPr>
          <w:p w14:paraId="3670CCA8" w14:textId="77777777" w:rsidR="00284615" w:rsidRPr="00FA2CF8" w:rsidRDefault="00284615" w:rsidP="00284615">
            <w:pPr>
              <w:pStyle w:val="Index2"/>
              <w:jc w:val="center"/>
              <w:rPr>
                <w:rFonts w:asciiTheme="minorHAnsi" w:hAnsiTheme="minorHAnsi"/>
                <w:b/>
                <w:sz w:val="18"/>
                <w:szCs w:val="18"/>
              </w:rPr>
            </w:pPr>
            <w:r w:rsidRPr="00FA2CF8">
              <w:rPr>
                <w:rFonts w:asciiTheme="minorHAnsi" w:hAnsiTheme="minorHAnsi"/>
                <w:b/>
                <w:sz w:val="18"/>
                <w:szCs w:val="18"/>
              </w:rPr>
              <w:t>Naročnik referenčnega projekta,</w:t>
            </w:r>
          </w:p>
          <w:p w14:paraId="767B4048" w14:textId="26EB4BFD" w:rsidR="00DB5DB9" w:rsidRPr="00FA2CF8" w:rsidRDefault="00284615" w:rsidP="00FA2CF8">
            <w:pPr>
              <w:jc w:val="center"/>
              <w:rPr>
                <w:rFonts w:cs="Tahoma"/>
                <w:b/>
                <w:sz w:val="18"/>
                <w:szCs w:val="18"/>
              </w:rPr>
            </w:pPr>
            <w:r w:rsidRPr="00FA2CF8">
              <w:rPr>
                <w:b/>
                <w:sz w:val="18"/>
                <w:szCs w:val="18"/>
              </w:rPr>
              <w:t>Kontaktna oseba, tel. št. in e-pošta kontaktne osebe</w:t>
            </w:r>
          </w:p>
        </w:tc>
        <w:tc>
          <w:tcPr>
            <w:tcW w:w="3373" w:type="dxa"/>
          </w:tcPr>
          <w:p w14:paraId="715E01F7" w14:textId="1D4109ED" w:rsidR="00DB5DB9" w:rsidRPr="00FA2CF8" w:rsidRDefault="00DB5DB9" w:rsidP="00E53B2A">
            <w:pPr>
              <w:jc w:val="center"/>
              <w:rPr>
                <w:rFonts w:cs="Tahoma"/>
                <w:b/>
                <w:sz w:val="18"/>
                <w:szCs w:val="18"/>
              </w:rPr>
            </w:pPr>
            <w:r w:rsidRPr="00FA2CF8">
              <w:rPr>
                <w:b/>
                <w:sz w:val="18"/>
                <w:szCs w:val="18"/>
              </w:rPr>
              <w:t xml:space="preserve">Vrsta in vrednost prodane nepremičnine </w:t>
            </w:r>
            <w:r w:rsidR="0049605C" w:rsidRPr="00FA2CF8">
              <w:rPr>
                <w:b/>
                <w:sz w:val="18"/>
                <w:szCs w:val="18"/>
              </w:rPr>
              <w:t>v minimalni vrednosti nad 2</w:t>
            </w:r>
            <w:r w:rsidR="00E53B2A">
              <w:rPr>
                <w:b/>
                <w:sz w:val="18"/>
                <w:szCs w:val="18"/>
              </w:rPr>
              <w:t>0</w:t>
            </w:r>
            <w:r w:rsidR="0049605C" w:rsidRPr="00FA2CF8">
              <w:rPr>
                <w:b/>
                <w:sz w:val="18"/>
                <w:szCs w:val="18"/>
              </w:rPr>
              <w:t>0.000 €</w:t>
            </w:r>
            <w:r w:rsidRPr="00FA2CF8">
              <w:rPr>
                <w:b/>
                <w:sz w:val="18"/>
                <w:szCs w:val="18"/>
              </w:rPr>
              <w:t xml:space="preserve"> (brez </w:t>
            </w:r>
            <w:r w:rsidR="00FB298D">
              <w:rPr>
                <w:b/>
                <w:sz w:val="18"/>
                <w:szCs w:val="18"/>
              </w:rPr>
              <w:t>davka</w:t>
            </w:r>
            <w:r w:rsidRPr="00FA2CF8">
              <w:rPr>
                <w:b/>
                <w:sz w:val="18"/>
                <w:szCs w:val="18"/>
              </w:rPr>
              <w:t>)</w:t>
            </w:r>
          </w:p>
        </w:tc>
        <w:tc>
          <w:tcPr>
            <w:tcW w:w="2254" w:type="dxa"/>
          </w:tcPr>
          <w:p w14:paraId="3E7E4BA7" w14:textId="53085A87" w:rsidR="00DB5DB9" w:rsidRPr="00FA2CF8" w:rsidRDefault="00146196" w:rsidP="001549CD">
            <w:pPr>
              <w:jc w:val="center"/>
              <w:rPr>
                <w:rFonts w:cs="Tahoma"/>
                <w:b/>
                <w:sz w:val="18"/>
                <w:szCs w:val="18"/>
              </w:rPr>
            </w:pPr>
            <w:r w:rsidRPr="00FA2CF8">
              <w:rPr>
                <w:b/>
                <w:sz w:val="18"/>
                <w:szCs w:val="18"/>
              </w:rPr>
              <w:t>D</w:t>
            </w:r>
            <w:r w:rsidR="00DB5DB9" w:rsidRPr="00FA2CF8">
              <w:rPr>
                <w:b/>
                <w:sz w:val="18"/>
                <w:szCs w:val="18"/>
              </w:rPr>
              <w:t>atum</w:t>
            </w:r>
            <w:r w:rsidRPr="00FA2CF8">
              <w:rPr>
                <w:b/>
                <w:sz w:val="18"/>
                <w:szCs w:val="18"/>
              </w:rPr>
              <w:t xml:space="preserve"> sklenitve prodajne pogodbe o referenčni nepremičnini</w:t>
            </w:r>
          </w:p>
        </w:tc>
      </w:tr>
      <w:tr w:rsidR="00DB5DB9" w:rsidRPr="00EA2A7B" w14:paraId="6E68CC00" w14:textId="77777777" w:rsidTr="00AE18F3">
        <w:tc>
          <w:tcPr>
            <w:tcW w:w="495" w:type="dxa"/>
          </w:tcPr>
          <w:p w14:paraId="5BD58272" w14:textId="415B912C" w:rsidR="001549CD" w:rsidRPr="00EA2A7B" w:rsidRDefault="00411570" w:rsidP="0049605C">
            <w:pPr>
              <w:rPr>
                <w:rFonts w:cs="Tahoma"/>
                <w:sz w:val="22"/>
                <w:szCs w:val="22"/>
              </w:rPr>
            </w:pPr>
            <w:r>
              <w:rPr>
                <w:rFonts w:cs="Tahoma"/>
                <w:sz w:val="22"/>
                <w:szCs w:val="22"/>
              </w:rPr>
              <w:t>5</w:t>
            </w:r>
            <w:r w:rsidR="00DB5DB9" w:rsidRPr="00EA2A7B">
              <w:rPr>
                <w:rFonts w:cs="Tahoma"/>
                <w:sz w:val="22"/>
                <w:szCs w:val="22"/>
              </w:rPr>
              <w:t>.</w:t>
            </w:r>
          </w:p>
        </w:tc>
        <w:tc>
          <w:tcPr>
            <w:tcW w:w="3093" w:type="dxa"/>
          </w:tcPr>
          <w:p w14:paraId="24BEFE3B" w14:textId="77777777" w:rsidR="00DB5DB9" w:rsidRPr="00EA2A7B" w:rsidRDefault="00DB5DB9" w:rsidP="00DB5DB9">
            <w:pPr>
              <w:rPr>
                <w:rFonts w:cs="Tahoma"/>
                <w:sz w:val="22"/>
                <w:szCs w:val="22"/>
              </w:rPr>
            </w:pPr>
          </w:p>
        </w:tc>
        <w:tc>
          <w:tcPr>
            <w:tcW w:w="3373" w:type="dxa"/>
          </w:tcPr>
          <w:p w14:paraId="4E2BD435" w14:textId="77777777" w:rsidR="00DB5DB9" w:rsidRPr="00EA2A7B" w:rsidRDefault="00DB5DB9" w:rsidP="00DB5DB9">
            <w:pPr>
              <w:rPr>
                <w:rFonts w:cs="Tahoma"/>
                <w:sz w:val="22"/>
                <w:szCs w:val="22"/>
              </w:rPr>
            </w:pPr>
          </w:p>
        </w:tc>
        <w:tc>
          <w:tcPr>
            <w:tcW w:w="2254" w:type="dxa"/>
          </w:tcPr>
          <w:p w14:paraId="0278C6A1" w14:textId="77777777" w:rsidR="00DB5DB9" w:rsidRPr="00EA2A7B" w:rsidRDefault="00DB5DB9" w:rsidP="00DB5DB9">
            <w:pPr>
              <w:rPr>
                <w:rFonts w:cs="Tahoma"/>
                <w:sz w:val="22"/>
                <w:szCs w:val="22"/>
              </w:rPr>
            </w:pPr>
          </w:p>
        </w:tc>
      </w:tr>
      <w:tr w:rsidR="00DB5DB9" w:rsidRPr="00EA2A7B" w14:paraId="11595BB8" w14:textId="77777777" w:rsidTr="00AE18F3">
        <w:tc>
          <w:tcPr>
            <w:tcW w:w="495" w:type="dxa"/>
          </w:tcPr>
          <w:p w14:paraId="206CB73D" w14:textId="6E53320E" w:rsidR="00DB5DB9" w:rsidRPr="00EA2A7B" w:rsidRDefault="00411570" w:rsidP="0049605C">
            <w:pPr>
              <w:rPr>
                <w:rFonts w:cs="Tahoma"/>
                <w:sz w:val="22"/>
                <w:szCs w:val="22"/>
              </w:rPr>
            </w:pPr>
            <w:r>
              <w:rPr>
                <w:rFonts w:cs="Tahoma"/>
                <w:sz w:val="22"/>
                <w:szCs w:val="22"/>
              </w:rPr>
              <w:t>6</w:t>
            </w:r>
            <w:r w:rsidR="00DB5DB9" w:rsidRPr="00EA2A7B">
              <w:rPr>
                <w:rFonts w:cs="Tahoma"/>
                <w:sz w:val="22"/>
                <w:szCs w:val="22"/>
              </w:rPr>
              <w:t>.</w:t>
            </w:r>
          </w:p>
        </w:tc>
        <w:tc>
          <w:tcPr>
            <w:tcW w:w="3093" w:type="dxa"/>
          </w:tcPr>
          <w:p w14:paraId="05BE50C4" w14:textId="77777777" w:rsidR="00DB5DB9" w:rsidRPr="00EA2A7B" w:rsidRDefault="00DB5DB9" w:rsidP="00DB5DB9">
            <w:pPr>
              <w:rPr>
                <w:rFonts w:cs="Tahoma"/>
                <w:sz w:val="22"/>
                <w:szCs w:val="22"/>
              </w:rPr>
            </w:pPr>
          </w:p>
        </w:tc>
        <w:tc>
          <w:tcPr>
            <w:tcW w:w="3373" w:type="dxa"/>
          </w:tcPr>
          <w:p w14:paraId="712D2C1E" w14:textId="77777777" w:rsidR="00DB5DB9" w:rsidRPr="00EA2A7B" w:rsidRDefault="00DB5DB9" w:rsidP="00DB5DB9">
            <w:pPr>
              <w:rPr>
                <w:rFonts w:cs="Tahoma"/>
                <w:sz w:val="22"/>
                <w:szCs w:val="22"/>
              </w:rPr>
            </w:pPr>
          </w:p>
        </w:tc>
        <w:tc>
          <w:tcPr>
            <w:tcW w:w="2254" w:type="dxa"/>
          </w:tcPr>
          <w:p w14:paraId="6D026E96" w14:textId="77777777" w:rsidR="00DB5DB9" w:rsidRPr="00EA2A7B" w:rsidRDefault="00DB5DB9" w:rsidP="00DB5DB9">
            <w:pPr>
              <w:rPr>
                <w:rFonts w:cs="Tahoma"/>
                <w:sz w:val="22"/>
                <w:szCs w:val="22"/>
              </w:rPr>
            </w:pPr>
          </w:p>
        </w:tc>
      </w:tr>
      <w:tr w:rsidR="00DB5DB9" w:rsidRPr="00EA2A7B" w14:paraId="05942B2E" w14:textId="77777777" w:rsidTr="00AE18F3">
        <w:tc>
          <w:tcPr>
            <w:tcW w:w="495" w:type="dxa"/>
          </w:tcPr>
          <w:p w14:paraId="6F0E811D" w14:textId="0355E45D" w:rsidR="00DB5DB9" w:rsidRPr="00EA2A7B" w:rsidRDefault="00411570" w:rsidP="0049605C">
            <w:pPr>
              <w:rPr>
                <w:rFonts w:cs="Tahoma"/>
                <w:sz w:val="22"/>
                <w:szCs w:val="22"/>
              </w:rPr>
            </w:pPr>
            <w:r>
              <w:rPr>
                <w:rFonts w:cs="Tahoma"/>
                <w:sz w:val="22"/>
                <w:szCs w:val="22"/>
              </w:rPr>
              <w:t>7</w:t>
            </w:r>
            <w:r w:rsidR="00DB5DB9" w:rsidRPr="00EA2A7B">
              <w:rPr>
                <w:rFonts w:cs="Tahoma"/>
                <w:sz w:val="22"/>
                <w:szCs w:val="22"/>
              </w:rPr>
              <w:t>.</w:t>
            </w:r>
          </w:p>
        </w:tc>
        <w:tc>
          <w:tcPr>
            <w:tcW w:w="3093" w:type="dxa"/>
          </w:tcPr>
          <w:p w14:paraId="1A7C3032" w14:textId="77777777" w:rsidR="00DB5DB9" w:rsidRPr="00EA2A7B" w:rsidRDefault="00DB5DB9" w:rsidP="00DB5DB9">
            <w:pPr>
              <w:rPr>
                <w:rFonts w:cs="Tahoma"/>
                <w:sz w:val="22"/>
                <w:szCs w:val="22"/>
              </w:rPr>
            </w:pPr>
          </w:p>
        </w:tc>
        <w:tc>
          <w:tcPr>
            <w:tcW w:w="3373" w:type="dxa"/>
          </w:tcPr>
          <w:p w14:paraId="2951AEFB" w14:textId="77777777" w:rsidR="00DB5DB9" w:rsidRPr="00EA2A7B" w:rsidRDefault="00DB5DB9" w:rsidP="00DB5DB9">
            <w:pPr>
              <w:rPr>
                <w:rFonts w:cs="Tahoma"/>
                <w:sz w:val="22"/>
                <w:szCs w:val="22"/>
              </w:rPr>
            </w:pPr>
          </w:p>
        </w:tc>
        <w:tc>
          <w:tcPr>
            <w:tcW w:w="2254" w:type="dxa"/>
          </w:tcPr>
          <w:p w14:paraId="3DB28B3B" w14:textId="77777777" w:rsidR="00DB5DB9" w:rsidRPr="00EA2A7B" w:rsidRDefault="00DB5DB9" w:rsidP="00DB5DB9">
            <w:pPr>
              <w:rPr>
                <w:rFonts w:cs="Tahoma"/>
                <w:sz w:val="22"/>
                <w:szCs w:val="22"/>
              </w:rPr>
            </w:pPr>
          </w:p>
        </w:tc>
      </w:tr>
      <w:tr w:rsidR="004C4422" w:rsidRPr="00EA2A7B" w14:paraId="7635031C" w14:textId="77777777" w:rsidTr="00AE18F3">
        <w:tc>
          <w:tcPr>
            <w:tcW w:w="495" w:type="dxa"/>
          </w:tcPr>
          <w:p w14:paraId="7AE9466B" w14:textId="6F1D7C88" w:rsidR="004C4422" w:rsidRDefault="004C4422" w:rsidP="0049605C">
            <w:pPr>
              <w:rPr>
                <w:rFonts w:cs="Tahoma"/>
                <w:sz w:val="22"/>
                <w:szCs w:val="22"/>
              </w:rPr>
            </w:pPr>
            <w:r>
              <w:rPr>
                <w:rFonts w:cs="Tahoma"/>
                <w:sz w:val="22"/>
                <w:szCs w:val="22"/>
              </w:rPr>
              <w:t>8.</w:t>
            </w:r>
          </w:p>
        </w:tc>
        <w:tc>
          <w:tcPr>
            <w:tcW w:w="3093" w:type="dxa"/>
          </w:tcPr>
          <w:p w14:paraId="623F7DD1" w14:textId="77777777" w:rsidR="004C4422" w:rsidRPr="00EA2A7B" w:rsidRDefault="004C4422" w:rsidP="00DB5DB9">
            <w:pPr>
              <w:rPr>
                <w:rFonts w:cs="Tahoma"/>
                <w:sz w:val="22"/>
                <w:szCs w:val="22"/>
              </w:rPr>
            </w:pPr>
          </w:p>
        </w:tc>
        <w:tc>
          <w:tcPr>
            <w:tcW w:w="3373" w:type="dxa"/>
          </w:tcPr>
          <w:p w14:paraId="38CA9A03" w14:textId="77777777" w:rsidR="004C4422" w:rsidRPr="00EA2A7B" w:rsidRDefault="004C4422" w:rsidP="00DB5DB9">
            <w:pPr>
              <w:rPr>
                <w:rFonts w:cs="Tahoma"/>
                <w:sz w:val="22"/>
                <w:szCs w:val="22"/>
              </w:rPr>
            </w:pPr>
          </w:p>
        </w:tc>
        <w:tc>
          <w:tcPr>
            <w:tcW w:w="2254" w:type="dxa"/>
          </w:tcPr>
          <w:p w14:paraId="4F832BD2" w14:textId="77777777" w:rsidR="004C4422" w:rsidRPr="00EA2A7B" w:rsidRDefault="004C4422" w:rsidP="00DB5DB9">
            <w:pPr>
              <w:rPr>
                <w:rFonts w:cs="Tahoma"/>
                <w:sz w:val="22"/>
                <w:szCs w:val="22"/>
              </w:rPr>
            </w:pPr>
          </w:p>
        </w:tc>
      </w:tr>
      <w:tr w:rsidR="004C4422" w:rsidRPr="00EA2A7B" w14:paraId="129275E4" w14:textId="77777777" w:rsidTr="00AE18F3">
        <w:tc>
          <w:tcPr>
            <w:tcW w:w="495" w:type="dxa"/>
          </w:tcPr>
          <w:p w14:paraId="479F3066" w14:textId="593F6810" w:rsidR="004C4422" w:rsidRDefault="004C4422" w:rsidP="0049605C">
            <w:pPr>
              <w:rPr>
                <w:rFonts w:cs="Tahoma"/>
                <w:sz w:val="22"/>
                <w:szCs w:val="22"/>
              </w:rPr>
            </w:pPr>
            <w:r>
              <w:rPr>
                <w:rFonts w:cs="Tahoma"/>
                <w:sz w:val="22"/>
                <w:szCs w:val="22"/>
              </w:rPr>
              <w:t>9.</w:t>
            </w:r>
          </w:p>
        </w:tc>
        <w:tc>
          <w:tcPr>
            <w:tcW w:w="3093" w:type="dxa"/>
          </w:tcPr>
          <w:p w14:paraId="4110887B" w14:textId="77777777" w:rsidR="004C4422" w:rsidRPr="00EA2A7B" w:rsidRDefault="004C4422" w:rsidP="00DB5DB9">
            <w:pPr>
              <w:rPr>
                <w:rFonts w:cs="Tahoma"/>
                <w:sz w:val="22"/>
                <w:szCs w:val="22"/>
              </w:rPr>
            </w:pPr>
          </w:p>
        </w:tc>
        <w:tc>
          <w:tcPr>
            <w:tcW w:w="3373" w:type="dxa"/>
          </w:tcPr>
          <w:p w14:paraId="32509ED7" w14:textId="77777777" w:rsidR="004C4422" w:rsidRPr="00EA2A7B" w:rsidRDefault="004C4422" w:rsidP="00DB5DB9">
            <w:pPr>
              <w:rPr>
                <w:rFonts w:cs="Tahoma"/>
                <w:sz w:val="22"/>
                <w:szCs w:val="22"/>
              </w:rPr>
            </w:pPr>
          </w:p>
        </w:tc>
        <w:tc>
          <w:tcPr>
            <w:tcW w:w="2254" w:type="dxa"/>
          </w:tcPr>
          <w:p w14:paraId="59EA74DF" w14:textId="77777777" w:rsidR="004C4422" w:rsidRPr="00EA2A7B" w:rsidRDefault="004C4422" w:rsidP="00DB5DB9">
            <w:pPr>
              <w:rPr>
                <w:rFonts w:cs="Tahoma"/>
                <w:sz w:val="22"/>
                <w:szCs w:val="22"/>
              </w:rPr>
            </w:pPr>
          </w:p>
        </w:tc>
      </w:tr>
      <w:tr w:rsidR="004C4422" w:rsidRPr="00EA2A7B" w14:paraId="538D4F06" w14:textId="77777777" w:rsidTr="00AE18F3">
        <w:tc>
          <w:tcPr>
            <w:tcW w:w="495" w:type="dxa"/>
          </w:tcPr>
          <w:p w14:paraId="679A585C" w14:textId="708814FC" w:rsidR="004C4422" w:rsidRDefault="004C4422" w:rsidP="0049605C">
            <w:pPr>
              <w:rPr>
                <w:rFonts w:cs="Tahoma"/>
                <w:sz w:val="22"/>
                <w:szCs w:val="22"/>
              </w:rPr>
            </w:pPr>
            <w:r>
              <w:rPr>
                <w:rFonts w:cs="Tahoma"/>
                <w:sz w:val="22"/>
                <w:szCs w:val="22"/>
              </w:rPr>
              <w:t>10.</w:t>
            </w:r>
          </w:p>
        </w:tc>
        <w:tc>
          <w:tcPr>
            <w:tcW w:w="3093" w:type="dxa"/>
          </w:tcPr>
          <w:p w14:paraId="273CB410" w14:textId="77777777" w:rsidR="004C4422" w:rsidRPr="00EA2A7B" w:rsidRDefault="004C4422" w:rsidP="00DB5DB9">
            <w:pPr>
              <w:rPr>
                <w:rFonts w:cs="Tahoma"/>
                <w:sz w:val="22"/>
                <w:szCs w:val="22"/>
              </w:rPr>
            </w:pPr>
          </w:p>
        </w:tc>
        <w:tc>
          <w:tcPr>
            <w:tcW w:w="3373" w:type="dxa"/>
          </w:tcPr>
          <w:p w14:paraId="5ED4A034" w14:textId="77777777" w:rsidR="004C4422" w:rsidRPr="00EA2A7B" w:rsidRDefault="004C4422" w:rsidP="00DB5DB9">
            <w:pPr>
              <w:rPr>
                <w:rFonts w:cs="Tahoma"/>
                <w:sz w:val="22"/>
                <w:szCs w:val="22"/>
              </w:rPr>
            </w:pPr>
          </w:p>
        </w:tc>
        <w:tc>
          <w:tcPr>
            <w:tcW w:w="2254" w:type="dxa"/>
          </w:tcPr>
          <w:p w14:paraId="1E12D54B" w14:textId="77777777" w:rsidR="004C4422" w:rsidRPr="00EA2A7B" w:rsidRDefault="004C4422" w:rsidP="00DB5DB9">
            <w:pPr>
              <w:rPr>
                <w:rFonts w:cs="Tahoma"/>
                <w:sz w:val="22"/>
                <w:szCs w:val="22"/>
              </w:rPr>
            </w:pPr>
          </w:p>
        </w:tc>
      </w:tr>
    </w:tbl>
    <w:p w14:paraId="67706F73" w14:textId="49905D6C" w:rsidR="0078323D" w:rsidRPr="004C4422" w:rsidRDefault="004C4422" w:rsidP="004C4422">
      <w:pPr>
        <w:spacing w:after="0"/>
        <w:rPr>
          <w:rFonts w:cs="Tahoma"/>
          <w:b/>
        </w:rPr>
      </w:pPr>
      <w:r>
        <w:rPr>
          <w:rFonts w:cs="Tahoma"/>
          <w:b/>
        </w:rPr>
        <w:t>Opomb</w:t>
      </w:r>
      <w:r w:rsidR="00BB45A2">
        <w:rPr>
          <w:rFonts w:cs="Tahoma"/>
          <w:b/>
        </w:rPr>
        <w:t>a</w:t>
      </w:r>
      <w:r>
        <w:rPr>
          <w:rFonts w:cs="Tahoma"/>
          <w:b/>
        </w:rPr>
        <w:t xml:space="preserve">: </w:t>
      </w:r>
      <w:r w:rsidR="0078323D" w:rsidRPr="00411570">
        <w:t xml:space="preserve">Pri navedbi posameznih </w:t>
      </w:r>
      <w:r w:rsidR="003B3607" w:rsidRPr="00411570">
        <w:t xml:space="preserve">realiziranih referenčnih projektov </w:t>
      </w:r>
      <w:r w:rsidR="0078323D" w:rsidRPr="00411570">
        <w:t>mora ponudnik vsak posel - pogodbo navest</w:t>
      </w:r>
      <w:r w:rsidR="00B072EF" w:rsidRPr="00411570">
        <w:t>i pod svojo zaporedno številko.</w:t>
      </w:r>
    </w:p>
    <w:p w14:paraId="5F706BC3" w14:textId="77777777" w:rsidR="003B3607" w:rsidRPr="00EA2A7B" w:rsidRDefault="003B3607" w:rsidP="00B072EF">
      <w:pPr>
        <w:spacing w:after="0"/>
        <w:rPr>
          <w:sz w:val="22"/>
          <w:szCs w:val="22"/>
          <w:lang w:eastAsia="sl-SI"/>
        </w:rPr>
      </w:pPr>
    </w:p>
    <w:p w14:paraId="42B04DBA" w14:textId="77777777" w:rsidR="008543A1" w:rsidRPr="00EA2A7B" w:rsidRDefault="008543A1" w:rsidP="0078323D">
      <w:pPr>
        <w:pStyle w:val="Index2"/>
        <w:rPr>
          <w:rFonts w:asciiTheme="minorHAnsi" w:hAnsiTheme="minorHAnsi"/>
          <w:b/>
          <w:sz w:val="22"/>
          <w:szCs w:val="22"/>
        </w:rPr>
      </w:pPr>
      <w:r w:rsidRPr="00EA2A7B">
        <w:rPr>
          <w:rFonts w:asciiTheme="minorHAnsi" w:hAnsiTheme="minorHAnsi"/>
          <w:b/>
          <w:sz w:val="22"/>
          <w:szCs w:val="22"/>
        </w:rPr>
        <w:t xml:space="preserve">Obvezne priloge: </w:t>
      </w:r>
    </w:p>
    <w:p w14:paraId="46F29382" w14:textId="0285C8AF" w:rsidR="008543A1" w:rsidRPr="00EA2A7B" w:rsidRDefault="008543A1" w:rsidP="00CD5550">
      <w:pPr>
        <w:pStyle w:val="Index2"/>
        <w:numPr>
          <w:ilvl w:val="0"/>
          <w:numId w:val="6"/>
        </w:numPr>
        <w:ind w:left="360"/>
        <w:rPr>
          <w:rFonts w:asciiTheme="minorHAnsi" w:hAnsiTheme="minorHAnsi"/>
          <w:sz w:val="22"/>
          <w:szCs w:val="22"/>
        </w:rPr>
      </w:pPr>
      <w:r w:rsidRPr="00EA2A7B">
        <w:rPr>
          <w:rFonts w:asciiTheme="minorHAnsi" w:hAnsiTheme="minorHAnsi"/>
          <w:sz w:val="22"/>
          <w:szCs w:val="22"/>
        </w:rPr>
        <w:t xml:space="preserve">Ponudnik mora za vsako navedeno referenco priložiti dokazila, iz katerih izhaja, da je ponudnik posredoval pri prodaji referenčne nepremičnine </w:t>
      </w:r>
      <w:r w:rsidR="00146196" w:rsidRPr="00EA2A7B">
        <w:rPr>
          <w:rFonts w:asciiTheme="minorHAnsi" w:hAnsiTheme="minorHAnsi"/>
          <w:sz w:val="22"/>
          <w:szCs w:val="22"/>
        </w:rPr>
        <w:t>(npr. potrdila o plačilu provizije, fotokopije prodajne pogodbe, zaprisežene izjave kupca ali naročnika in podobno).</w:t>
      </w:r>
    </w:p>
    <w:p w14:paraId="1803ED84" w14:textId="37EA7BB3" w:rsidR="00146196" w:rsidRPr="002A7832" w:rsidRDefault="00146196" w:rsidP="002A7832">
      <w:pPr>
        <w:spacing w:after="0"/>
        <w:ind w:left="360"/>
        <w:rPr>
          <w:rFonts w:eastAsia="Times New Roman" w:cs="Tahoma"/>
          <w:sz w:val="22"/>
          <w:szCs w:val="22"/>
          <w:lang w:eastAsia="sl-SI"/>
        </w:rPr>
      </w:pPr>
      <w:r w:rsidRPr="002A7832">
        <w:rPr>
          <w:rFonts w:eastAsia="Times New Roman" w:cs="Tahoma"/>
          <w:sz w:val="22"/>
          <w:szCs w:val="22"/>
          <w:lang w:eastAsia="sl-SI"/>
        </w:rPr>
        <w:t xml:space="preserve">Ponudnik mora za vsako dokazilo označiti, na kateri referenčni posel se nanaša (npr. ponudnik oštevilči dokazila glede na zaporedno številko referenčnega posla). </w:t>
      </w:r>
    </w:p>
    <w:p w14:paraId="217AE362" w14:textId="77777777" w:rsidR="00B072EF" w:rsidRDefault="00B072EF" w:rsidP="0078323D">
      <w:pPr>
        <w:spacing w:after="0"/>
        <w:rPr>
          <w:rFonts w:eastAsia="Calibri" w:cs="Times New Roman"/>
          <w:sz w:val="22"/>
          <w:szCs w:val="22"/>
        </w:rPr>
      </w:pPr>
    </w:p>
    <w:p w14:paraId="5BDF45C3" w14:textId="77777777" w:rsidR="00411570" w:rsidRDefault="00411570" w:rsidP="0078323D">
      <w:pPr>
        <w:spacing w:after="0"/>
        <w:rPr>
          <w:rFonts w:eastAsia="Calibri" w:cs="Times New Roman"/>
          <w:sz w:val="22"/>
          <w:szCs w:val="22"/>
        </w:rPr>
      </w:pPr>
    </w:p>
    <w:p w14:paraId="074C9FF5" w14:textId="55422196" w:rsidR="00CB5CF0" w:rsidRDefault="00C14C56" w:rsidP="00C14C56">
      <w:pPr>
        <w:rPr>
          <w:rFonts w:eastAsia="Calibri"/>
          <w:b/>
          <w:color w:val="FF0000"/>
          <w:sz w:val="22"/>
          <w:szCs w:val="22"/>
        </w:rPr>
      </w:pPr>
      <w:r w:rsidRPr="00C14C56">
        <w:rPr>
          <w:rFonts w:eastAsia="Calibri"/>
          <w:b/>
          <w:color w:val="FF0000"/>
          <w:sz w:val="22"/>
          <w:szCs w:val="22"/>
        </w:rPr>
        <w:t xml:space="preserve">Ponudnik mora predmetni obrazec izpolniti in </w:t>
      </w:r>
      <w:proofErr w:type="spellStart"/>
      <w:r w:rsidRPr="00C14C56">
        <w:rPr>
          <w:rFonts w:eastAsia="Calibri"/>
          <w:b/>
          <w:color w:val="FF0000"/>
          <w:sz w:val="22"/>
          <w:szCs w:val="22"/>
        </w:rPr>
        <w:t>skenirati</w:t>
      </w:r>
      <w:proofErr w:type="spellEnd"/>
      <w:r w:rsidRPr="00C14C56">
        <w:rPr>
          <w:rFonts w:eastAsia="Calibri"/>
          <w:b/>
          <w:color w:val="FF0000"/>
          <w:sz w:val="22"/>
          <w:szCs w:val="22"/>
        </w:rPr>
        <w:t xml:space="preserve"> ter ga v PDF obliki predložiti v svojo elektronsko ponudbo.</w:t>
      </w:r>
      <w:r w:rsidR="00CB5CF0">
        <w:rPr>
          <w:rFonts w:eastAsia="Calibri"/>
          <w:b/>
          <w:color w:val="FF0000"/>
          <w:sz w:val="22"/>
          <w:szCs w:val="22"/>
        </w:rPr>
        <w:br w:type="page"/>
      </w:r>
    </w:p>
    <w:p w14:paraId="236B5888" w14:textId="00DA3E13" w:rsidR="00A97A1A" w:rsidRPr="001549CD" w:rsidRDefault="00A97A1A" w:rsidP="00063DA2">
      <w:pPr>
        <w:pStyle w:val="Heading2"/>
        <w:numPr>
          <w:ilvl w:val="0"/>
          <w:numId w:val="12"/>
        </w:numPr>
        <w:rPr>
          <w:rFonts w:asciiTheme="minorHAnsi" w:hAnsiTheme="minorHAnsi"/>
          <w:sz w:val="22"/>
          <w:szCs w:val="22"/>
        </w:rPr>
      </w:pPr>
      <w:bookmarkStart w:id="6" w:name="_Toc520713485"/>
      <w:r w:rsidRPr="007378D3">
        <w:rPr>
          <w:rFonts w:asciiTheme="minorHAnsi" w:hAnsiTheme="minorHAnsi"/>
          <w:sz w:val="22"/>
          <w:szCs w:val="22"/>
        </w:rPr>
        <w:lastRenderedPageBreak/>
        <w:t>SEZNAM</w:t>
      </w:r>
      <w:r w:rsidRPr="001549CD">
        <w:rPr>
          <w:rFonts w:asciiTheme="minorHAnsi" w:hAnsiTheme="minorHAnsi"/>
          <w:sz w:val="22"/>
          <w:szCs w:val="22"/>
        </w:rPr>
        <w:t xml:space="preserve"> KADROV</w:t>
      </w:r>
      <w:r>
        <w:rPr>
          <w:rFonts w:asciiTheme="minorHAnsi" w:hAnsiTheme="minorHAnsi"/>
          <w:sz w:val="22"/>
          <w:szCs w:val="22"/>
        </w:rPr>
        <w:t xml:space="preserve"> </w:t>
      </w:r>
      <w:r w:rsidR="00BB45A2">
        <w:rPr>
          <w:rFonts w:asciiTheme="minorHAnsi" w:hAnsiTheme="minorHAnsi"/>
          <w:sz w:val="22"/>
          <w:szCs w:val="22"/>
        </w:rPr>
        <w:t>–</w:t>
      </w:r>
      <w:r>
        <w:rPr>
          <w:rFonts w:asciiTheme="minorHAnsi" w:hAnsiTheme="minorHAnsi"/>
          <w:sz w:val="22"/>
          <w:szCs w:val="22"/>
        </w:rPr>
        <w:t xml:space="preserve"> POGOJ</w:t>
      </w:r>
      <w:r w:rsidR="00BB45A2">
        <w:rPr>
          <w:rFonts w:asciiTheme="minorHAnsi" w:hAnsiTheme="minorHAnsi"/>
          <w:sz w:val="22"/>
          <w:szCs w:val="22"/>
        </w:rPr>
        <w:t>/MERILO</w:t>
      </w:r>
      <w:bookmarkEnd w:id="6"/>
    </w:p>
    <w:tbl>
      <w:tblPr>
        <w:tblStyle w:val="TableGrid"/>
        <w:tblW w:w="0" w:type="auto"/>
        <w:tblLook w:val="04A0" w:firstRow="1" w:lastRow="0" w:firstColumn="1" w:lastColumn="0" w:noHBand="0" w:noVBand="1"/>
      </w:tblPr>
      <w:tblGrid>
        <w:gridCol w:w="1838"/>
        <w:gridCol w:w="6089"/>
      </w:tblGrid>
      <w:tr w:rsidR="00A97A1A" w:rsidRPr="00EA11A2" w14:paraId="16CF8B39" w14:textId="77777777" w:rsidTr="00EA1D41">
        <w:tc>
          <w:tcPr>
            <w:tcW w:w="1838" w:type="dxa"/>
          </w:tcPr>
          <w:p w14:paraId="1742A214" w14:textId="77777777" w:rsidR="00A97A1A" w:rsidRPr="00EA11A2" w:rsidRDefault="00A97A1A" w:rsidP="00EA1D41">
            <w:pPr>
              <w:rPr>
                <w:b/>
              </w:rPr>
            </w:pPr>
            <w:r w:rsidRPr="00EA11A2">
              <w:rPr>
                <w:b/>
              </w:rPr>
              <w:t>NAROČNIK</w:t>
            </w:r>
          </w:p>
        </w:tc>
        <w:tc>
          <w:tcPr>
            <w:tcW w:w="6089" w:type="dxa"/>
          </w:tcPr>
          <w:p w14:paraId="72508A1E" w14:textId="77777777" w:rsidR="00A97A1A" w:rsidRPr="00EA11A2" w:rsidRDefault="00A97A1A" w:rsidP="00EA1D41">
            <w:pPr>
              <w:rPr>
                <w:b/>
              </w:rPr>
            </w:pPr>
            <w:r w:rsidRPr="00EA11A2">
              <w:rPr>
                <w:b/>
              </w:rPr>
              <w:t xml:space="preserve">Družba za upravljanje terjatev bank, </w:t>
            </w:r>
            <w:proofErr w:type="spellStart"/>
            <w:r w:rsidRPr="00EA11A2">
              <w:rPr>
                <w:b/>
              </w:rPr>
              <w:t>d.d</w:t>
            </w:r>
            <w:proofErr w:type="spellEnd"/>
            <w:r w:rsidRPr="00EA11A2">
              <w:rPr>
                <w:b/>
              </w:rPr>
              <w:t>.</w:t>
            </w:r>
          </w:p>
        </w:tc>
      </w:tr>
      <w:tr w:rsidR="00A97A1A" w:rsidRPr="00EA11A2" w14:paraId="29C09FCB" w14:textId="77777777" w:rsidTr="00EA1D41">
        <w:tc>
          <w:tcPr>
            <w:tcW w:w="1838" w:type="dxa"/>
          </w:tcPr>
          <w:p w14:paraId="331CD9F5" w14:textId="77777777" w:rsidR="00A97A1A" w:rsidRPr="00EA11A2" w:rsidRDefault="00A97A1A" w:rsidP="00EA1D41">
            <w:pPr>
              <w:rPr>
                <w:b/>
              </w:rPr>
            </w:pPr>
            <w:r w:rsidRPr="00EA11A2">
              <w:rPr>
                <w:b/>
              </w:rPr>
              <w:t>JAVNO NAROČILO</w:t>
            </w:r>
          </w:p>
        </w:tc>
        <w:tc>
          <w:tcPr>
            <w:tcW w:w="6089" w:type="dxa"/>
          </w:tcPr>
          <w:p w14:paraId="74E25415" w14:textId="77C0ACDA" w:rsidR="00A97A1A" w:rsidRPr="00EA11A2" w:rsidRDefault="00A97A1A" w:rsidP="00CF6BD0">
            <w:r>
              <w:t>JN/</w:t>
            </w:r>
            <w:r w:rsidR="007E3992">
              <w:t>1</w:t>
            </w:r>
            <w:r w:rsidR="00CF6BD0">
              <w:t>2</w:t>
            </w:r>
            <w:r>
              <w:t>-NEP/201</w:t>
            </w:r>
            <w:r w:rsidR="009B6127">
              <w:t>8</w:t>
            </w:r>
          </w:p>
        </w:tc>
      </w:tr>
      <w:tr w:rsidR="00A97A1A" w:rsidRPr="00EA11A2" w14:paraId="5682637B" w14:textId="77777777" w:rsidTr="00EA1D41">
        <w:tc>
          <w:tcPr>
            <w:tcW w:w="1838" w:type="dxa"/>
          </w:tcPr>
          <w:p w14:paraId="5DBEF374" w14:textId="77777777" w:rsidR="00A97A1A" w:rsidRPr="00EA11A2" w:rsidRDefault="00A97A1A" w:rsidP="00EA1D41">
            <w:pPr>
              <w:rPr>
                <w:b/>
              </w:rPr>
            </w:pPr>
            <w:r w:rsidRPr="00EA11A2">
              <w:rPr>
                <w:b/>
              </w:rPr>
              <w:t>PREDMET</w:t>
            </w:r>
          </w:p>
        </w:tc>
        <w:tc>
          <w:tcPr>
            <w:tcW w:w="6089" w:type="dxa"/>
          </w:tcPr>
          <w:p w14:paraId="018E98A3" w14:textId="575AF852" w:rsidR="00A97A1A" w:rsidRPr="00EA11A2" w:rsidRDefault="00A97A1A" w:rsidP="00425736">
            <w:r w:rsidRPr="00EA11A2">
              <w:t xml:space="preserve">Posredovanje </w:t>
            </w:r>
            <w:r w:rsidR="00CE1311">
              <w:t xml:space="preserve">pri prodaji </w:t>
            </w:r>
            <w:r w:rsidR="00AA6333" w:rsidRPr="00EA11A2">
              <w:t>nepremičnin</w:t>
            </w:r>
            <w:r w:rsidR="00063DA2">
              <w:t>(e)</w:t>
            </w:r>
            <w:r w:rsidR="00CE1311">
              <w:t xml:space="preserve"> </w:t>
            </w:r>
            <w:r w:rsidR="007E3992" w:rsidRPr="007E3992">
              <w:t>na Ferrarski ulici</w:t>
            </w:r>
            <w:r w:rsidR="00425736">
              <w:t xml:space="preserve"> 16</w:t>
            </w:r>
            <w:r w:rsidR="007E3992">
              <w:t xml:space="preserve"> v Kopru</w:t>
            </w:r>
          </w:p>
        </w:tc>
      </w:tr>
    </w:tbl>
    <w:p w14:paraId="632F3D59" w14:textId="77777777" w:rsidR="00A97A1A" w:rsidRDefault="00A97A1A" w:rsidP="00A97A1A">
      <w:pPr>
        <w:spacing w:after="0"/>
        <w:rPr>
          <w:sz w:val="22"/>
          <w:szCs w:val="22"/>
        </w:rPr>
      </w:pPr>
    </w:p>
    <w:p w14:paraId="26517891" w14:textId="77777777" w:rsidR="00A97A1A" w:rsidRPr="00EA2A7B" w:rsidRDefault="00A97A1A" w:rsidP="00A97A1A">
      <w:pPr>
        <w:spacing w:after="0"/>
        <w:rPr>
          <w:sz w:val="22"/>
          <w:szCs w:val="22"/>
        </w:rPr>
      </w:pPr>
      <w:r w:rsidRPr="00EA2A7B">
        <w:rPr>
          <w:sz w:val="22"/>
          <w:szCs w:val="22"/>
        </w:rPr>
        <w:t>Ponudnik _________________________________________ v po</w:t>
      </w:r>
      <w:r>
        <w:rPr>
          <w:sz w:val="22"/>
          <w:szCs w:val="22"/>
        </w:rPr>
        <w:t xml:space="preserve">stopku oddaje javnega naročila </w:t>
      </w:r>
      <w:r w:rsidRPr="00EA2A7B">
        <w:rPr>
          <w:sz w:val="22"/>
          <w:szCs w:val="22"/>
        </w:rPr>
        <w:t xml:space="preserve">priglašamo nepremičninske posrednike, ki bodo tekom veljavnosti </w:t>
      </w:r>
      <w:r>
        <w:rPr>
          <w:sz w:val="22"/>
          <w:szCs w:val="22"/>
        </w:rPr>
        <w:t>pogodbe</w:t>
      </w:r>
      <w:r w:rsidRPr="00EA2A7B">
        <w:rPr>
          <w:sz w:val="22"/>
          <w:szCs w:val="22"/>
        </w:rPr>
        <w:t xml:space="preserve"> izvajali predmet naročila.</w:t>
      </w:r>
    </w:p>
    <w:p w14:paraId="1E8B2879" w14:textId="77777777" w:rsidR="00A97A1A" w:rsidRPr="00EA2A7B" w:rsidRDefault="00A97A1A" w:rsidP="00A97A1A">
      <w:pPr>
        <w:spacing w:after="0"/>
        <w:rPr>
          <w:sz w:val="22"/>
          <w:szCs w:val="22"/>
        </w:rPr>
      </w:pPr>
    </w:p>
    <w:tbl>
      <w:tblPr>
        <w:tblStyle w:val="TableGrid"/>
        <w:tblW w:w="9776" w:type="dxa"/>
        <w:jc w:val="center"/>
        <w:tblLayout w:type="fixed"/>
        <w:tblLook w:val="04A0" w:firstRow="1" w:lastRow="0" w:firstColumn="1" w:lastColumn="0" w:noHBand="0" w:noVBand="1"/>
      </w:tblPr>
      <w:tblGrid>
        <w:gridCol w:w="709"/>
        <w:gridCol w:w="1988"/>
        <w:gridCol w:w="1706"/>
        <w:gridCol w:w="1559"/>
        <w:gridCol w:w="2405"/>
        <w:gridCol w:w="1409"/>
      </w:tblGrid>
      <w:tr w:rsidR="008D5A23" w:rsidRPr="00284615" w14:paraId="15C918CC" w14:textId="2F2D1BBD" w:rsidTr="00F74E7F">
        <w:trPr>
          <w:jc w:val="center"/>
        </w:trPr>
        <w:tc>
          <w:tcPr>
            <w:tcW w:w="709" w:type="dxa"/>
          </w:tcPr>
          <w:p w14:paraId="5B9C5C9B" w14:textId="77777777" w:rsidR="008D5A23" w:rsidRPr="00284615" w:rsidRDefault="008D5A23" w:rsidP="00EA1D41">
            <w:pPr>
              <w:jc w:val="center"/>
              <w:rPr>
                <w:b/>
              </w:rPr>
            </w:pPr>
            <w:proofErr w:type="spellStart"/>
            <w:r>
              <w:rPr>
                <w:b/>
              </w:rPr>
              <w:t>Zap</w:t>
            </w:r>
            <w:proofErr w:type="spellEnd"/>
            <w:r>
              <w:rPr>
                <w:b/>
              </w:rPr>
              <w:t>. št.</w:t>
            </w:r>
          </w:p>
        </w:tc>
        <w:tc>
          <w:tcPr>
            <w:tcW w:w="1988" w:type="dxa"/>
          </w:tcPr>
          <w:p w14:paraId="18999E6C" w14:textId="77777777" w:rsidR="008D5A23" w:rsidRPr="00284615" w:rsidRDefault="008D5A23" w:rsidP="00EA1D41">
            <w:pPr>
              <w:jc w:val="center"/>
              <w:rPr>
                <w:b/>
              </w:rPr>
            </w:pPr>
            <w:r w:rsidRPr="00284615">
              <w:rPr>
                <w:b/>
              </w:rPr>
              <w:t>Ime in priimek</w:t>
            </w:r>
          </w:p>
        </w:tc>
        <w:tc>
          <w:tcPr>
            <w:tcW w:w="1706" w:type="dxa"/>
          </w:tcPr>
          <w:p w14:paraId="585F4F3A" w14:textId="77777777" w:rsidR="008D5A23" w:rsidRPr="00284615" w:rsidRDefault="008D5A23" w:rsidP="00EA1D41">
            <w:pPr>
              <w:jc w:val="center"/>
              <w:rPr>
                <w:b/>
              </w:rPr>
            </w:pPr>
            <w:r w:rsidRPr="00284615">
              <w:rPr>
                <w:b/>
              </w:rPr>
              <w:t>Datum in števila vpisa v imenik</w:t>
            </w:r>
          </w:p>
        </w:tc>
        <w:tc>
          <w:tcPr>
            <w:tcW w:w="1559" w:type="dxa"/>
          </w:tcPr>
          <w:p w14:paraId="5B6F5489" w14:textId="77777777" w:rsidR="008D5A23" w:rsidRPr="00284615" w:rsidRDefault="008D5A23" w:rsidP="00EA1D41">
            <w:pPr>
              <w:jc w:val="center"/>
              <w:rPr>
                <w:b/>
              </w:rPr>
            </w:pPr>
            <w:r w:rsidRPr="00284615">
              <w:rPr>
                <w:b/>
              </w:rPr>
              <w:t>Datum poteka veljavnosti licence</w:t>
            </w:r>
          </w:p>
        </w:tc>
        <w:tc>
          <w:tcPr>
            <w:tcW w:w="2405" w:type="dxa"/>
          </w:tcPr>
          <w:p w14:paraId="590AFE42" w14:textId="77777777" w:rsidR="008D5A23" w:rsidRPr="00284615" w:rsidRDefault="008D5A23" w:rsidP="00EA1D41">
            <w:pPr>
              <w:jc w:val="center"/>
              <w:rPr>
                <w:b/>
              </w:rPr>
            </w:pPr>
            <w:r w:rsidRPr="00284615">
              <w:rPr>
                <w:b/>
              </w:rPr>
              <w:t>Zaposlen pri ponudniku/partnerju/</w:t>
            </w:r>
            <w:r>
              <w:rPr>
                <w:b/>
              </w:rPr>
              <w:t xml:space="preserve"> </w:t>
            </w:r>
            <w:r w:rsidRPr="00284615">
              <w:rPr>
                <w:b/>
              </w:rPr>
              <w:t>podizvajalcu (DA/NE)</w:t>
            </w:r>
          </w:p>
        </w:tc>
        <w:tc>
          <w:tcPr>
            <w:tcW w:w="1409" w:type="dxa"/>
          </w:tcPr>
          <w:p w14:paraId="528A6AD7" w14:textId="77777777" w:rsidR="008D5A23" w:rsidRDefault="008D5A23" w:rsidP="00EA1D41">
            <w:pPr>
              <w:jc w:val="center"/>
              <w:rPr>
                <w:b/>
              </w:rPr>
            </w:pPr>
            <w:r>
              <w:rPr>
                <w:b/>
              </w:rPr>
              <w:t>POGOJ/ MERILO</w:t>
            </w:r>
          </w:p>
          <w:p w14:paraId="708DDB81" w14:textId="23318EA0" w:rsidR="005C1D77" w:rsidRPr="00F74E7F" w:rsidRDefault="005C1D77" w:rsidP="00EA1D41">
            <w:pPr>
              <w:jc w:val="center"/>
              <w:rPr>
                <w:b/>
                <w:i/>
                <w:sz w:val="18"/>
                <w:szCs w:val="18"/>
              </w:rPr>
            </w:pPr>
            <w:r w:rsidRPr="00F74E7F">
              <w:rPr>
                <w:b/>
                <w:i/>
                <w:sz w:val="18"/>
                <w:szCs w:val="18"/>
              </w:rPr>
              <w:t>(dopiši)</w:t>
            </w:r>
          </w:p>
        </w:tc>
      </w:tr>
      <w:tr w:rsidR="008D5A23" w:rsidRPr="00EA2A7B" w14:paraId="26401F06" w14:textId="0D2AC666" w:rsidTr="00F74E7F">
        <w:trPr>
          <w:jc w:val="center"/>
        </w:trPr>
        <w:tc>
          <w:tcPr>
            <w:tcW w:w="709" w:type="dxa"/>
          </w:tcPr>
          <w:p w14:paraId="5EC91663" w14:textId="455FF39A" w:rsidR="008D5A23" w:rsidRPr="00EA2A7B" w:rsidRDefault="008D5A23" w:rsidP="008A78C4">
            <w:pPr>
              <w:jc w:val="center"/>
              <w:rPr>
                <w:sz w:val="22"/>
                <w:szCs w:val="22"/>
              </w:rPr>
            </w:pPr>
            <w:r>
              <w:rPr>
                <w:sz w:val="22"/>
                <w:szCs w:val="22"/>
              </w:rPr>
              <w:t>1.</w:t>
            </w:r>
          </w:p>
        </w:tc>
        <w:tc>
          <w:tcPr>
            <w:tcW w:w="1988" w:type="dxa"/>
          </w:tcPr>
          <w:p w14:paraId="5AD04F75" w14:textId="77777777" w:rsidR="008D5A23" w:rsidRPr="00EA2A7B" w:rsidRDefault="008D5A23" w:rsidP="00EA1D41">
            <w:pPr>
              <w:rPr>
                <w:sz w:val="22"/>
                <w:szCs w:val="22"/>
              </w:rPr>
            </w:pPr>
          </w:p>
        </w:tc>
        <w:tc>
          <w:tcPr>
            <w:tcW w:w="1706" w:type="dxa"/>
          </w:tcPr>
          <w:p w14:paraId="048512A6" w14:textId="77777777" w:rsidR="008D5A23" w:rsidRPr="00EA2A7B" w:rsidRDefault="008D5A23" w:rsidP="00EA1D41">
            <w:pPr>
              <w:rPr>
                <w:sz w:val="22"/>
                <w:szCs w:val="22"/>
              </w:rPr>
            </w:pPr>
          </w:p>
        </w:tc>
        <w:tc>
          <w:tcPr>
            <w:tcW w:w="1559" w:type="dxa"/>
          </w:tcPr>
          <w:p w14:paraId="0029274D" w14:textId="77777777" w:rsidR="008D5A23" w:rsidRPr="00EA2A7B" w:rsidRDefault="008D5A23" w:rsidP="00EA1D41">
            <w:pPr>
              <w:rPr>
                <w:sz w:val="22"/>
                <w:szCs w:val="22"/>
              </w:rPr>
            </w:pPr>
          </w:p>
        </w:tc>
        <w:tc>
          <w:tcPr>
            <w:tcW w:w="2405" w:type="dxa"/>
          </w:tcPr>
          <w:p w14:paraId="45D562E7" w14:textId="77777777" w:rsidR="008D5A23" w:rsidRPr="00EA2A7B" w:rsidRDefault="008D5A23" w:rsidP="00EA1D41">
            <w:pPr>
              <w:rPr>
                <w:sz w:val="22"/>
                <w:szCs w:val="22"/>
              </w:rPr>
            </w:pPr>
          </w:p>
        </w:tc>
        <w:tc>
          <w:tcPr>
            <w:tcW w:w="1409" w:type="dxa"/>
          </w:tcPr>
          <w:p w14:paraId="3D09E523" w14:textId="77777777" w:rsidR="008D5A23" w:rsidRPr="00EA2A7B" w:rsidRDefault="008D5A23" w:rsidP="00EA1D41">
            <w:pPr>
              <w:rPr>
                <w:sz w:val="22"/>
                <w:szCs w:val="22"/>
              </w:rPr>
            </w:pPr>
          </w:p>
        </w:tc>
      </w:tr>
      <w:tr w:rsidR="008D5A23" w:rsidRPr="00EA2A7B" w14:paraId="6E5F7D91" w14:textId="3FA83E64" w:rsidTr="00F74E7F">
        <w:trPr>
          <w:jc w:val="center"/>
        </w:trPr>
        <w:tc>
          <w:tcPr>
            <w:tcW w:w="709" w:type="dxa"/>
          </w:tcPr>
          <w:p w14:paraId="04F2E8A6" w14:textId="0D11475F" w:rsidR="008D5A23" w:rsidRPr="00EA2A7B" w:rsidRDefault="008D5A23" w:rsidP="008A78C4">
            <w:pPr>
              <w:jc w:val="center"/>
              <w:rPr>
                <w:sz w:val="22"/>
                <w:szCs w:val="22"/>
              </w:rPr>
            </w:pPr>
            <w:r>
              <w:rPr>
                <w:sz w:val="22"/>
                <w:szCs w:val="22"/>
              </w:rPr>
              <w:t>2.</w:t>
            </w:r>
          </w:p>
        </w:tc>
        <w:tc>
          <w:tcPr>
            <w:tcW w:w="1988" w:type="dxa"/>
          </w:tcPr>
          <w:p w14:paraId="5AC60349" w14:textId="77777777" w:rsidR="008D5A23" w:rsidRPr="00EA2A7B" w:rsidRDefault="008D5A23" w:rsidP="00EA1D41">
            <w:pPr>
              <w:rPr>
                <w:sz w:val="22"/>
                <w:szCs w:val="22"/>
              </w:rPr>
            </w:pPr>
          </w:p>
        </w:tc>
        <w:tc>
          <w:tcPr>
            <w:tcW w:w="1706" w:type="dxa"/>
          </w:tcPr>
          <w:p w14:paraId="7978EB65" w14:textId="77777777" w:rsidR="008D5A23" w:rsidRPr="00EA2A7B" w:rsidRDefault="008D5A23" w:rsidP="00EA1D41">
            <w:pPr>
              <w:rPr>
                <w:sz w:val="22"/>
                <w:szCs w:val="22"/>
              </w:rPr>
            </w:pPr>
          </w:p>
        </w:tc>
        <w:tc>
          <w:tcPr>
            <w:tcW w:w="1559" w:type="dxa"/>
          </w:tcPr>
          <w:p w14:paraId="2EEB86C4" w14:textId="77777777" w:rsidR="008D5A23" w:rsidRPr="00EA2A7B" w:rsidRDefault="008D5A23" w:rsidP="00EA1D41">
            <w:pPr>
              <w:rPr>
                <w:sz w:val="22"/>
                <w:szCs w:val="22"/>
              </w:rPr>
            </w:pPr>
          </w:p>
        </w:tc>
        <w:tc>
          <w:tcPr>
            <w:tcW w:w="2405" w:type="dxa"/>
          </w:tcPr>
          <w:p w14:paraId="1C9DD776" w14:textId="77777777" w:rsidR="008D5A23" w:rsidRPr="00EA2A7B" w:rsidRDefault="008D5A23" w:rsidP="00EA1D41">
            <w:pPr>
              <w:rPr>
                <w:sz w:val="22"/>
                <w:szCs w:val="22"/>
              </w:rPr>
            </w:pPr>
          </w:p>
        </w:tc>
        <w:tc>
          <w:tcPr>
            <w:tcW w:w="1409" w:type="dxa"/>
          </w:tcPr>
          <w:p w14:paraId="346E5187" w14:textId="77777777" w:rsidR="008D5A23" w:rsidRPr="00EA2A7B" w:rsidRDefault="008D5A23" w:rsidP="00EA1D41">
            <w:pPr>
              <w:rPr>
                <w:sz w:val="22"/>
                <w:szCs w:val="22"/>
              </w:rPr>
            </w:pPr>
          </w:p>
        </w:tc>
      </w:tr>
      <w:tr w:rsidR="008D5A23" w:rsidRPr="00EA2A7B" w14:paraId="4D08E74D" w14:textId="073A81A9" w:rsidTr="00F74E7F">
        <w:trPr>
          <w:jc w:val="center"/>
        </w:trPr>
        <w:tc>
          <w:tcPr>
            <w:tcW w:w="709" w:type="dxa"/>
          </w:tcPr>
          <w:p w14:paraId="60610A40" w14:textId="6AEBB49E" w:rsidR="008D5A23" w:rsidRPr="00EA2A7B" w:rsidRDefault="008D5A23" w:rsidP="008A78C4">
            <w:pPr>
              <w:jc w:val="center"/>
              <w:rPr>
                <w:sz w:val="22"/>
                <w:szCs w:val="22"/>
              </w:rPr>
            </w:pPr>
            <w:r>
              <w:rPr>
                <w:sz w:val="22"/>
                <w:szCs w:val="22"/>
              </w:rPr>
              <w:t>3.</w:t>
            </w:r>
          </w:p>
        </w:tc>
        <w:tc>
          <w:tcPr>
            <w:tcW w:w="1988" w:type="dxa"/>
          </w:tcPr>
          <w:p w14:paraId="11673ECD" w14:textId="77777777" w:rsidR="008D5A23" w:rsidRPr="00EA2A7B" w:rsidRDefault="008D5A23" w:rsidP="00EA1D41">
            <w:pPr>
              <w:rPr>
                <w:sz w:val="22"/>
                <w:szCs w:val="22"/>
              </w:rPr>
            </w:pPr>
          </w:p>
        </w:tc>
        <w:tc>
          <w:tcPr>
            <w:tcW w:w="1706" w:type="dxa"/>
          </w:tcPr>
          <w:p w14:paraId="40E0FB8A" w14:textId="77777777" w:rsidR="008D5A23" w:rsidRPr="00EA2A7B" w:rsidRDefault="008D5A23" w:rsidP="00EA1D41">
            <w:pPr>
              <w:rPr>
                <w:sz w:val="22"/>
                <w:szCs w:val="22"/>
              </w:rPr>
            </w:pPr>
          </w:p>
        </w:tc>
        <w:tc>
          <w:tcPr>
            <w:tcW w:w="1559" w:type="dxa"/>
          </w:tcPr>
          <w:p w14:paraId="121EB866" w14:textId="77777777" w:rsidR="008D5A23" w:rsidRPr="00EA2A7B" w:rsidRDefault="008D5A23" w:rsidP="00EA1D41">
            <w:pPr>
              <w:rPr>
                <w:sz w:val="22"/>
                <w:szCs w:val="22"/>
              </w:rPr>
            </w:pPr>
          </w:p>
        </w:tc>
        <w:tc>
          <w:tcPr>
            <w:tcW w:w="2405" w:type="dxa"/>
          </w:tcPr>
          <w:p w14:paraId="3F94DDAC" w14:textId="77777777" w:rsidR="008D5A23" w:rsidRPr="00EA2A7B" w:rsidRDefault="008D5A23" w:rsidP="00EA1D41">
            <w:pPr>
              <w:rPr>
                <w:sz w:val="22"/>
                <w:szCs w:val="22"/>
              </w:rPr>
            </w:pPr>
          </w:p>
        </w:tc>
        <w:tc>
          <w:tcPr>
            <w:tcW w:w="1409" w:type="dxa"/>
          </w:tcPr>
          <w:p w14:paraId="6A8CED29" w14:textId="77777777" w:rsidR="008D5A23" w:rsidRPr="00EA2A7B" w:rsidRDefault="008D5A23" w:rsidP="00EA1D41">
            <w:pPr>
              <w:rPr>
                <w:sz w:val="22"/>
                <w:szCs w:val="22"/>
              </w:rPr>
            </w:pPr>
          </w:p>
        </w:tc>
      </w:tr>
      <w:tr w:rsidR="008D5A23" w:rsidRPr="00EA2A7B" w14:paraId="78D1017E" w14:textId="3B7323A6" w:rsidTr="00F74E7F">
        <w:trPr>
          <w:jc w:val="center"/>
        </w:trPr>
        <w:tc>
          <w:tcPr>
            <w:tcW w:w="709" w:type="dxa"/>
          </w:tcPr>
          <w:p w14:paraId="699E4A50" w14:textId="6F7CF892" w:rsidR="008D5A23" w:rsidRPr="00EA2A7B" w:rsidRDefault="008D5A23" w:rsidP="008A78C4">
            <w:pPr>
              <w:jc w:val="center"/>
              <w:rPr>
                <w:sz w:val="22"/>
                <w:szCs w:val="22"/>
              </w:rPr>
            </w:pPr>
            <w:r>
              <w:rPr>
                <w:sz w:val="22"/>
                <w:szCs w:val="22"/>
              </w:rPr>
              <w:t>4.</w:t>
            </w:r>
          </w:p>
        </w:tc>
        <w:tc>
          <w:tcPr>
            <w:tcW w:w="1988" w:type="dxa"/>
          </w:tcPr>
          <w:p w14:paraId="27FF2CC0" w14:textId="77777777" w:rsidR="008D5A23" w:rsidRPr="00EA2A7B" w:rsidRDefault="008D5A23" w:rsidP="00EA1D41">
            <w:pPr>
              <w:rPr>
                <w:sz w:val="22"/>
                <w:szCs w:val="22"/>
              </w:rPr>
            </w:pPr>
          </w:p>
        </w:tc>
        <w:tc>
          <w:tcPr>
            <w:tcW w:w="1706" w:type="dxa"/>
          </w:tcPr>
          <w:p w14:paraId="03647993" w14:textId="77777777" w:rsidR="008D5A23" w:rsidRPr="00EA2A7B" w:rsidRDefault="008D5A23" w:rsidP="00EA1D41">
            <w:pPr>
              <w:rPr>
                <w:sz w:val="22"/>
                <w:szCs w:val="22"/>
              </w:rPr>
            </w:pPr>
          </w:p>
        </w:tc>
        <w:tc>
          <w:tcPr>
            <w:tcW w:w="1559" w:type="dxa"/>
          </w:tcPr>
          <w:p w14:paraId="4098BC3E" w14:textId="77777777" w:rsidR="008D5A23" w:rsidRPr="00EA2A7B" w:rsidRDefault="008D5A23" w:rsidP="00EA1D41">
            <w:pPr>
              <w:rPr>
                <w:sz w:val="22"/>
                <w:szCs w:val="22"/>
              </w:rPr>
            </w:pPr>
          </w:p>
        </w:tc>
        <w:tc>
          <w:tcPr>
            <w:tcW w:w="2405" w:type="dxa"/>
          </w:tcPr>
          <w:p w14:paraId="3E7A6712" w14:textId="77777777" w:rsidR="008D5A23" w:rsidRPr="00EA2A7B" w:rsidRDefault="008D5A23" w:rsidP="00EA1D41">
            <w:pPr>
              <w:rPr>
                <w:sz w:val="22"/>
                <w:szCs w:val="22"/>
              </w:rPr>
            </w:pPr>
          </w:p>
        </w:tc>
        <w:tc>
          <w:tcPr>
            <w:tcW w:w="1409" w:type="dxa"/>
          </w:tcPr>
          <w:p w14:paraId="4B2B6468" w14:textId="77777777" w:rsidR="008D5A23" w:rsidRPr="00EA2A7B" w:rsidRDefault="008D5A23" w:rsidP="00EA1D41">
            <w:pPr>
              <w:rPr>
                <w:sz w:val="22"/>
                <w:szCs w:val="22"/>
              </w:rPr>
            </w:pPr>
          </w:p>
        </w:tc>
      </w:tr>
      <w:tr w:rsidR="008D5A23" w:rsidRPr="00EA2A7B" w14:paraId="569B9AA1" w14:textId="5AB7C019" w:rsidTr="00F74E7F">
        <w:trPr>
          <w:jc w:val="center"/>
        </w:trPr>
        <w:tc>
          <w:tcPr>
            <w:tcW w:w="709" w:type="dxa"/>
          </w:tcPr>
          <w:p w14:paraId="05332474" w14:textId="2858FDE4" w:rsidR="008D5A23" w:rsidRPr="00EA2A7B" w:rsidRDefault="008D5A23" w:rsidP="008A78C4">
            <w:pPr>
              <w:jc w:val="center"/>
              <w:rPr>
                <w:sz w:val="22"/>
                <w:szCs w:val="22"/>
              </w:rPr>
            </w:pPr>
            <w:r>
              <w:rPr>
                <w:sz w:val="22"/>
                <w:szCs w:val="22"/>
              </w:rPr>
              <w:t>5.</w:t>
            </w:r>
          </w:p>
        </w:tc>
        <w:tc>
          <w:tcPr>
            <w:tcW w:w="1988" w:type="dxa"/>
          </w:tcPr>
          <w:p w14:paraId="21BA03BE" w14:textId="77777777" w:rsidR="008D5A23" w:rsidRPr="00EA2A7B" w:rsidRDefault="008D5A23" w:rsidP="00EA1D41">
            <w:pPr>
              <w:rPr>
                <w:sz w:val="22"/>
                <w:szCs w:val="22"/>
              </w:rPr>
            </w:pPr>
          </w:p>
        </w:tc>
        <w:tc>
          <w:tcPr>
            <w:tcW w:w="1706" w:type="dxa"/>
          </w:tcPr>
          <w:p w14:paraId="782E4897" w14:textId="77777777" w:rsidR="008D5A23" w:rsidRPr="00EA2A7B" w:rsidRDefault="008D5A23" w:rsidP="00EA1D41">
            <w:pPr>
              <w:rPr>
                <w:sz w:val="22"/>
                <w:szCs w:val="22"/>
              </w:rPr>
            </w:pPr>
          </w:p>
        </w:tc>
        <w:tc>
          <w:tcPr>
            <w:tcW w:w="1559" w:type="dxa"/>
          </w:tcPr>
          <w:p w14:paraId="22A3CE61" w14:textId="77777777" w:rsidR="008D5A23" w:rsidRPr="00EA2A7B" w:rsidRDefault="008D5A23" w:rsidP="00EA1D41">
            <w:pPr>
              <w:rPr>
                <w:sz w:val="22"/>
                <w:szCs w:val="22"/>
              </w:rPr>
            </w:pPr>
          </w:p>
        </w:tc>
        <w:tc>
          <w:tcPr>
            <w:tcW w:w="2405" w:type="dxa"/>
          </w:tcPr>
          <w:p w14:paraId="01312D18" w14:textId="77777777" w:rsidR="008D5A23" w:rsidRPr="00EA2A7B" w:rsidRDefault="008D5A23" w:rsidP="00EA1D41">
            <w:pPr>
              <w:rPr>
                <w:sz w:val="22"/>
                <w:szCs w:val="22"/>
              </w:rPr>
            </w:pPr>
          </w:p>
        </w:tc>
        <w:tc>
          <w:tcPr>
            <w:tcW w:w="1409" w:type="dxa"/>
          </w:tcPr>
          <w:p w14:paraId="56516283" w14:textId="77777777" w:rsidR="008D5A23" w:rsidRPr="00EA2A7B" w:rsidRDefault="008D5A23" w:rsidP="00EA1D41">
            <w:pPr>
              <w:rPr>
                <w:sz w:val="22"/>
                <w:szCs w:val="22"/>
              </w:rPr>
            </w:pPr>
          </w:p>
        </w:tc>
      </w:tr>
      <w:tr w:rsidR="008D5A23" w:rsidRPr="00EA2A7B" w14:paraId="052AE71D" w14:textId="0B3D16DB" w:rsidTr="00F74E7F">
        <w:trPr>
          <w:jc w:val="center"/>
        </w:trPr>
        <w:tc>
          <w:tcPr>
            <w:tcW w:w="709" w:type="dxa"/>
          </w:tcPr>
          <w:p w14:paraId="2A87F313" w14:textId="7910C940" w:rsidR="008D5A23" w:rsidRPr="00EA2A7B" w:rsidRDefault="008D5A23" w:rsidP="008A78C4">
            <w:pPr>
              <w:jc w:val="center"/>
              <w:rPr>
                <w:sz w:val="22"/>
                <w:szCs w:val="22"/>
              </w:rPr>
            </w:pPr>
            <w:r>
              <w:rPr>
                <w:sz w:val="22"/>
                <w:szCs w:val="22"/>
              </w:rPr>
              <w:t>6.</w:t>
            </w:r>
          </w:p>
        </w:tc>
        <w:tc>
          <w:tcPr>
            <w:tcW w:w="1988" w:type="dxa"/>
          </w:tcPr>
          <w:p w14:paraId="512C2533" w14:textId="77777777" w:rsidR="008D5A23" w:rsidRPr="00EA2A7B" w:rsidRDefault="008D5A23" w:rsidP="00EA1D41">
            <w:pPr>
              <w:rPr>
                <w:sz w:val="22"/>
                <w:szCs w:val="22"/>
              </w:rPr>
            </w:pPr>
          </w:p>
        </w:tc>
        <w:tc>
          <w:tcPr>
            <w:tcW w:w="1706" w:type="dxa"/>
          </w:tcPr>
          <w:p w14:paraId="259BF4C3" w14:textId="77777777" w:rsidR="008D5A23" w:rsidRPr="00EA2A7B" w:rsidRDefault="008D5A23" w:rsidP="00EA1D41">
            <w:pPr>
              <w:rPr>
                <w:sz w:val="22"/>
                <w:szCs w:val="22"/>
              </w:rPr>
            </w:pPr>
          </w:p>
        </w:tc>
        <w:tc>
          <w:tcPr>
            <w:tcW w:w="1559" w:type="dxa"/>
          </w:tcPr>
          <w:p w14:paraId="6B09B182" w14:textId="77777777" w:rsidR="008D5A23" w:rsidRPr="00EA2A7B" w:rsidRDefault="008D5A23" w:rsidP="00EA1D41">
            <w:pPr>
              <w:rPr>
                <w:sz w:val="22"/>
                <w:szCs w:val="22"/>
              </w:rPr>
            </w:pPr>
          </w:p>
        </w:tc>
        <w:tc>
          <w:tcPr>
            <w:tcW w:w="2405" w:type="dxa"/>
          </w:tcPr>
          <w:p w14:paraId="6DEBABCE" w14:textId="77777777" w:rsidR="008D5A23" w:rsidRPr="00EA2A7B" w:rsidRDefault="008D5A23" w:rsidP="00EA1D41">
            <w:pPr>
              <w:rPr>
                <w:sz w:val="22"/>
                <w:szCs w:val="22"/>
              </w:rPr>
            </w:pPr>
          </w:p>
        </w:tc>
        <w:tc>
          <w:tcPr>
            <w:tcW w:w="1409" w:type="dxa"/>
          </w:tcPr>
          <w:p w14:paraId="41A28C2D" w14:textId="77777777" w:rsidR="008D5A23" w:rsidRPr="00EA2A7B" w:rsidRDefault="008D5A23" w:rsidP="00EA1D41">
            <w:pPr>
              <w:rPr>
                <w:sz w:val="22"/>
                <w:szCs w:val="22"/>
              </w:rPr>
            </w:pPr>
          </w:p>
        </w:tc>
      </w:tr>
      <w:tr w:rsidR="008D5A23" w:rsidRPr="00EA2A7B" w14:paraId="6C3707C7" w14:textId="13E8722B" w:rsidTr="00F74E7F">
        <w:trPr>
          <w:jc w:val="center"/>
        </w:trPr>
        <w:tc>
          <w:tcPr>
            <w:tcW w:w="709" w:type="dxa"/>
          </w:tcPr>
          <w:p w14:paraId="59F0FEF4" w14:textId="140589A6" w:rsidR="008D5A23" w:rsidRPr="00EA2A7B" w:rsidRDefault="008D5A23" w:rsidP="008A78C4">
            <w:pPr>
              <w:jc w:val="center"/>
              <w:rPr>
                <w:sz w:val="22"/>
                <w:szCs w:val="22"/>
              </w:rPr>
            </w:pPr>
            <w:r>
              <w:rPr>
                <w:sz w:val="22"/>
                <w:szCs w:val="22"/>
              </w:rPr>
              <w:t>7.</w:t>
            </w:r>
          </w:p>
        </w:tc>
        <w:tc>
          <w:tcPr>
            <w:tcW w:w="1988" w:type="dxa"/>
          </w:tcPr>
          <w:p w14:paraId="5DC88DA3" w14:textId="77777777" w:rsidR="008D5A23" w:rsidRPr="00EA2A7B" w:rsidRDefault="008D5A23" w:rsidP="00EA1D41">
            <w:pPr>
              <w:rPr>
                <w:sz w:val="22"/>
                <w:szCs w:val="22"/>
              </w:rPr>
            </w:pPr>
          </w:p>
        </w:tc>
        <w:tc>
          <w:tcPr>
            <w:tcW w:w="1706" w:type="dxa"/>
          </w:tcPr>
          <w:p w14:paraId="71EE9C26" w14:textId="77777777" w:rsidR="008D5A23" w:rsidRPr="00EA2A7B" w:rsidRDefault="008D5A23" w:rsidP="00EA1D41">
            <w:pPr>
              <w:rPr>
                <w:sz w:val="22"/>
                <w:szCs w:val="22"/>
              </w:rPr>
            </w:pPr>
          </w:p>
        </w:tc>
        <w:tc>
          <w:tcPr>
            <w:tcW w:w="1559" w:type="dxa"/>
          </w:tcPr>
          <w:p w14:paraId="69E95A42" w14:textId="77777777" w:rsidR="008D5A23" w:rsidRPr="00EA2A7B" w:rsidRDefault="008D5A23" w:rsidP="00EA1D41">
            <w:pPr>
              <w:rPr>
                <w:sz w:val="22"/>
                <w:szCs w:val="22"/>
              </w:rPr>
            </w:pPr>
          </w:p>
        </w:tc>
        <w:tc>
          <w:tcPr>
            <w:tcW w:w="2405" w:type="dxa"/>
          </w:tcPr>
          <w:p w14:paraId="38388AF1" w14:textId="77777777" w:rsidR="008D5A23" w:rsidRPr="00EA2A7B" w:rsidRDefault="008D5A23" w:rsidP="00EA1D41">
            <w:pPr>
              <w:rPr>
                <w:sz w:val="22"/>
                <w:szCs w:val="22"/>
              </w:rPr>
            </w:pPr>
          </w:p>
        </w:tc>
        <w:tc>
          <w:tcPr>
            <w:tcW w:w="1409" w:type="dxa"/>
          </w:tcPr>
          <w:p w14:paraId="57708A9A" w14:textId="77777777" w:rsidR="008D5A23" w:rsidRPr="00EA2A7B" w:rsidRDefault="008D5A23" w:rsidP="00EA1D41">
            <w:pPr>
              <w:rPr>
                <w:sz w:val="22"/>
                <w:szCs w:val="22"/>
              </w:rPr>
            </w:pPr>
          </w:p>
        </w:tc>
      </w:tr>
      <w:tr w:rsidR="008D5A23" w:rsidRPr="00EA2A7B" w14:paraId="5B255502" w14:textId="13820B84" w:rsidTr="00F74E7F">
        <w:trPr>
          <w:jc w:val="center"/>
        </w:trPr>
        <w:tc>
          <w:tcPr>
            <w:tcW w:w="709" w:type="dxa"/>
          </w:tcPr>
          <w:p w14:paraId="731B1AB7" w14:textId="337E6046" w:rsidR="008D5A23" w:rsidRDefault="008D5A23" w:rsidP="008A78C4">
            <w:pPr>
              <w:jc w:val="center"/>
              <w:rPr>
                <w:sz w:val="22"/>
                <w:szCs w:val="22"/>
              </w:rPr>
            </w:pPr>
            <w:r>
              <w:rPr>
                <w:sz w:val="22"/>
                <w:szCs w:val="22"/>
              </w:rPr>
              <w:t>8.</w:t>
            </w:r>
          </w:p>
        </w:tc>
        <w:tc>
          <w:tcPr>
            <w:tcW w:w="1988" w:type="dxa"/>
          </w:tcPr>
          <w:p w14:paraId="71DCDA09" w14:textId="77777777" w:rsidR="008D5A23" w:rsidRPr="00EA2A7B" w:rsidRDefault="008D5A23" w:rsidP="00EA1D41">
            <w:pPr>
              <w:rPr>
                <w:sz w:val="22"/>
                <w:szCs w:val="22"/>
              </w:rPr>
            </w:pPr>
          </w:p>
        </w:tc>
        <w:tc>
          <w:tcPr>
            <w:tcW w:w="1706" w:type="dxa"/>
          </w:tcPr>
          <w:p w14:paraId="40A584E1" w14:textId="77777777" w:rsidR="008D5A23" w:rsidRPr="00EA2A7B" w:rsidRDefault="008D5A23" w:rsidP="00EA1D41">
            <w:pPr>
              <w:rPr>
                <w:sz w:val="22"/>
                <w:szCs w:val="22"/>
              </w:rPr>
            </w:pPr>
          </w:p>
        </w:tc>
        <w:tc>
          <w:tcPr>
            <w:tcW w:w="1559" w:type="dxa"/>
          </w:tcPr>
          <w:p w14:paraId="28E77E16" w14:textId="77777777" w:rsidR="008D5A23" w:rsidRPr="00EA2A7B" w:rsidRDefault="008D5A23" w:rsidP="00EA1D41">
            <w:pPr>
              <w:rPr>
                <w:sz w:val="22"/>
                <w:szCs w:val="22"/>
              </w:rPr>
            </w:pPr>
          </w:p>
        </w:tc>
        <w:tc>
          <w:tcPr>
            <w:tcW w:w="2405" w:type="dxa"/>
          </w:tcPr>
          <w:p w14:paraId="53DCDD5F" w14:textId="77777777" w:rsidR="008D5A23" w:rsidRPr="00EA2A7B" w:rsidRDefault="008D5A23" w:rsidP="00EA1D41">
            <w:pPr>
              <w:rPr>
                <w:sz w:val="22"/>
                <w:szCs w:val="22"/>
              </w:rPr>
            </w:pPr>
          </w:p>
        </w:tc>
        <w:tc>
          <w:tcPr>
            <w:tcW w:w="1409" w:type="dxa"/>
          </w:tcPr>
          <w:p w14:paraId="7F008B0F" w14:textId="77777777" w:rsidR="008D5A23" w:rsidRPr="00EA2A7B" w:rsidRDefault="008D5A23" w:rsidP="00EA1D41">
            <w:pPr>
              <w:rPr>
                <w:sz w:val="22"/>
                <w:szCs w:val="22"/>
              </w:rPr>
            </w:pPr>
          </w:p>
        </w:tc>
      </w:tr>
      <w:tr w:rsidR="008D5A23" w:rsidRPr="00EA2A7B" w14:paraId="4B42AD6C" w14:textId="52E3C2EC" w:rsidTr="00F74E7F">
        <w:trPr>
          <w:jc w:val="center"/>
        </w:trPr>
        <w:tc>
          <w:tcPr>
            <w:tcW w:w="709" w:type="dxa"/>
          </w:tcPr>
          <w:p w14:paraId="3511B680" w14:textId="12403566" w:rsidR="008D5A23" w:rsidRDefault="008D5A23" w:rsidP="008A78C4">
            <w:pPr>
              <w:jc w:val="center"/>
              <w:rPr>
                <w:sz w:val="22"/>
                <w:szCs w:val="22"/>
              </w:rPr>
            </w:pPr>
            <w:r>
              <w:rPr>
                <w:sz w:val="22"/>
                <w:szCs w:val="22"/>
              </w:rPr>
              <w:t>9.</w:t>
            </w:r>
          </w:p>
        </w:tc>
        <w:tc>
          <w:tcPr>
            <w:tcW w:w="1988" w:type="dxa"/>
          </w:tcPr>
          <w:p w14:paraId="03932ECF" w14:textId="77777777" w:rsidR="008D5A23" w:rsidRPr="00EA2A7B" w:rsidRDefault="008D5A23" w:rsidP="00EA1D41">
            <w:pPr>
              <w:rPr>
                <w:sz w:val="22"/>
                <w:szCs w:val="22"/>
              </w:rPr>
            </w:pPr>
          </w:p>
        </w:tc>
        <w:tc>
          <w:tcPr>
            <w:tcW w:w="1706" w:type="dxa"/>
          </w:tcPr>
          <w:p w14:paraId="40777AAA" w14:textId="77777777" w:rsidR="008D5A23" w:rsidRPr="00EA2A7B" w:rsidRDefault="008D5A23" w:rsidP="00EA1D41">
            <w:pPr>
              <w:rPr>
                <w:sz w:val="22"/>
                <w:szCs w:val="22"/>
              </w:rPr>
            </w:pPr>
          </w:p>
        </w:tc>
        <w:tc>
          <w:tcPr>
            <w:tcW w:w="1559" w:type="dxa"/>
          </w:tcPr>
          <w:p w14:paraId="42A99FD4" w14:textId="77777777" w:rsidR="008D5A23" w:rsidRPr="00EA2A7B" w:rsidRDefault="008D5A23" w:rsidP="00EA1D41">
            <w:pPr>
              <w:rPr>
                <w:sz w:val="22"/>
                <w:szCs w:val="22"/>
              </w:rPr>
            </w:pPr>
          </w:p>
        </w:tc>
        <w:tc>
          <w:tcPr>
            <w:tcW w:w="2405" w:type="dxa"/>
          </w:tcPr>
          <w:p w14:paraId="00655A37" w14:textId="77777777" w:rsidR="008D5A23" w:rsidRPr="00EA2A7B" w:rsidRDefault="008D5A23" w:rsidP="00EA1D41">
            <w:pPr>
              <w:rPr>
                <w:sz w:val="22"/>
                <w:szCs w:val="22"/>
              </w:rPr>
            </w:pPr>
          </w:p>
        </w:tc>
        <w:tc>
          <w:tcPr>
            <w:tcW w:w="1409" w:type="dxa"/>
          </w:tcPr>
          <w:p w14:paraId="06B9B6F9" w14:textId="77777777" w:rsidR="008D5A23" w:rsidRPr="00EA2A7B" w:rsidRDefault="008D5A23" w:rsidP="00EA1D41">
            <w:pPr>
              <w:rPr>
                <w:sz w:val="22"/>
                <w:szCs w:val="22"/>
              </w:rPr>
            </w:pPr>
          </w:p>
        </w:tc>
      </w:tr>
      <w:tr w:rsidR="008D5A23" w:rsidRPr="00EA2A7B" w14:paraId="11598C9C" w14:textId="1DAD1CC4" w:rsidTr="00F74E7F">
        <w:trPr>
          <w:jc w:val="center"/>
        </w:trPr>
        <w:tc>
          <w:tcPr>
            <w:tcW w:w="709" w:type="dxa"/>
          </w:tcPr>
          <w:p w14:paraId="3C566A10" w14:textId="444D46F9" w:rsidR="008D5A23" w:rsidRDefault="008D5A23" w:rsidP="008A78C4">
            <w:pPr>
              <w:jc w:val="center"/>
              <w:rPr>
                <w:sz w:val="22"/>
                <w:szCs w:val="22"/>
              </w:rPr>
            </w:pPr>
            <w:r>
              <w:rPr>
                <w:sz w:val="22"/>
                <w:szCs w:val="22"/>
              </w:rPr>
              <w:t>10.</w:t>
            </w:r>
          </w:p>
        </w:tc>
        <w:tc>
          <w:tcPr>
            <w:tcW w:w="1988" w:type="dxa"/>
          </w:tcPr>
          <w:p w14:paraId="5A2FB5D0" w14:textId="77777777" w:rsidR="008D5A23" w:rsidRPr="00EA2A7B" w:rsidRDefault="008D5A23" w:rsidP="00EA1D41">
            <w:pPr>
              <w:rPr>
                <w:sz w:val="22"/>
                <w:szCs w:val="22"/>
              </w:rPr>
            </w:pPr>
          </w:p>
        </w:tc>
        <w:tc>
          <w:tcPr>
            <w:tcW w:w="1706" w:type="dxa"/>
          </w:tcPr>
          <w:p w14:paraId="735EC9C5" w14:textId="77777777" w:rsidR="008D5A23" w:rsidRPr="00EA2A7B" w:rsidRDefault="008D5A23" w:rsidP="00EA1D41">
            <w:pPr>
              <w:rPr>
                <w:sz w:val="22"/>
                <w:szCs w:val="22"/>
              </w:rPr>
            </w:pPr>
          </w:p>
        </w:tc>
        <w:tc>
          <w:tcPr>
            <w:tcW w:w="1559" w:type="dxa"/>
          </w:tcPr>
          <w:p w14:paraId="166F8946" w14:textId="77777777" w:rsidR="008D5A23" w:rsidRPr="00EA2A7B" w:rsidRDefault="008D5A23" w:rsidP="00EA1D41">
            <w:pPr>
              <w:rPr>
                <w:sz w:val="22"/>
                <w:szCs w:val="22"/>
              </w:rPr>
            </w:pPr>
          </w:p>
        </w:tc>
        <w:tc>
          <w:tcPr>
            <w:tcW w:w="2405" w:type="dxa"/>
          </w:tcPr>
          <w:p w14:paraId="4FF1FBE6" w14:textId="77777777" w:rsidR="008D5A23" w:rsidRPr="00EA2A7B" w:rsidRDefault="008D5A23" w:rsidP="00EA1D41">
            <w:pPr>
              <w:rPr>
                <w:sz w:val="22"/>
                <w:szCs w:val="22"/>
              </w:rPr>
            </w:pPr>
          </w:p>
        </w:tc>
        <w:tc>
          <w:tcPr>
            <w:tcW w:w="1409" w:type="dxa"/>
          </w:tcPr>
          <w:p w14:paraId="1535486C" w14:textId="77777777" w:rsidR="008D5A23" w:rsidRPr="00EA2A7B" w:rsidRDefault="008D5A23" w:rsidP="00EA1D41">
            <w:pPr>
              <w:rPr>
                <w:sz w:val="22"/>
                <w:szCs w:val="22"/>
              </w:rPr>
            </w:pPr>
          </w:p>
        </w:tc>
      </w:tr>
      <w:tr w:rsidR="008D5A23" w:rsidRPr="00EA2A7B" w14:paraId="61CC4F27" w14:textId="38281A12" w:rsidTr="00F74E7F">
        <w:trPr>
          <w:jc w:val="center"/>
        </w:trPr>
        <w:tc>
          <w:tcPr>
            <w:tcW w:w="709" w:type="dxa"/>
          </w:tcPr>
          <w:p w14:paraId="2F681C92" w14:textId="77777777" w:rsidR="008D5A23" w:rsidRDefault="008D5A23" w:rsidP="008A78C4">
            <w:pPr>
              <w:jc w:val="center"/>
              <w:rPr>
                <w:sz w:val="22"/>
                <w:szCs w:val="22"/>
              </w:rPr>
            </w:pPr>
          </w:p>
        </w:tc>
        <w:tc>
          <w:tcPr>
            <w:tcW w:w="1988" w:type="dxa"/>
          </w:tcPr>
          <w:p w14:paraId="481CE395" w14:textId="77777777" w:rsidR="008D5A23" w:rsidRPr="00EA2A7B" w:rsidRDefault="008D5A23" w:rsidP="00EA1D41">
            <w:pPr>
              <w:rPr>
                <w:sz w:val="22"/>
                <w:szCs w:val="22"/>
              </w:rPr>
            </w:pPr>
          </w:p>
        </w:tc>
        <w:tc>
          <w:tcPr>
            <w:tcW w:w="1706" w:type="dxa"/>
          </w:tcPr>
          <w:p w14:paraId="17539D1A" w14:textId="77777777" w:rsidR="008D5A23" w:rsidRPr="00EA2A7B" w:rsidRDefault="008D5A23" w:rsidP="00EA1D41">
            <w:pPr>
              <w:rPr>
                <w:sz w:val="22"/>
                <w:szCs w:val="22"/>
              </w:rPr>
            </w:pPr>
          </w:p>
        </w:tc>
        <w:tc>
          <w:tcPr>
            <w:tcW w:w="1559" w:type="dxa"/>
          </w:tcPr>
          <w:p w14:paraId="7DBEBD57" w14:textId="77777777" w:rsidR="008D5A23" w:rsidRPr="00EA2A7B" w:rsidRDefault="008D5A23" w:rsidP="00EA1D41">
            <w:pPr>
              <w:rPr>
                <w:sz w:val="22"/>
                <w:szCs w:val="22"/>
              </w:rPr>
            </w:pPr>
          </w:p>
        </w:tc>
        <w:tc>
          <w:tcPr>
            <w:tcW w:w="2405" w:type="dxa"/>
          </w:tcPr>
          <w:p w14:paraId="1972BD13" w14:textId="77777777" w:rsidR="008D5A23" w:rsidRPr="00EA2A7B" w:rsidRDefault="008D5A23" w:rsidP="00EA1D41">
            <w:pPr>
              <w:rPr>
                <w:sz w:val="22"/>
                <w:szCs w:val="22"/>
              </w:rPr>
            </w:pPr>
          </w:p>
        </w:tc>
        <w:tc>
          <w:tcPr>
            <w:tcW w:w="1409" w:type="dxa"/>
          </w:tcPr>
          <w:p w14:paraId="757CFF46" w14:textId="77777777" w:rsidR="008D5A23" w:rsidRPr="00EA2A7B" w:rsidRDefault="008D5A23" w:rsidP="00EA1D41">
            <w:pPr>
              <w:rPr>
                <w:sz w:val="22"/>
                <w:szCs w:val="22"/>
              </w:rPr>
            </w:pPr>
          </w:p>
        </w:tc>
      </w:tr>
      <w:tr w:rsidR="008D5A23" w:rsidRPr="00EA2A7B" w14:paraId="4D31D150" w14:textId="575A1F5B" w:rsidTr="00F74E7F">
        <w:trPr>
          <w:jc w:val="center"/>
        </w:trPr>
        <w:tc>
          <w:tcPr>
            <w:tcW w:w="709" w:type="dxa"/>
          </w:tcPr>
          <w:p w14:paraId="242FE338" w14:textId="77777777" w:rsidR="008D5A23" w:rsidRDefault="008D5A23" w:rsidP="008A78C4">
            <w:pPr>
              <w:jc w:val="center"/>
              <w:rPr>
                <w:sz w:val="22"/>
                <w:szCs w:val="22"/>
              </w:rPr>
            </w:pPr>
          </w:p>
        </w:tc>
        <w:tc>
          <w:tcPr>
            <w:tcW w:w="1988" w:type="dxa"/>
          </w:tcPr>
          <w:p w14:paraId="5C2CABE4" w14:textId="77777777" w:rsidR="008D5A23" w:rsidRPr="00EA2A7B" w:rsidRDefault="008D5A23" w:rsidP="00EA1D41">
            <w:pPr>
              <w:rPr>
                <w:sz w:val="22"/>
                <w:szCs w:val="22"/>
              </w:rPr>
            </w:pPr>
          </w:p>
        </w:tc>
        <w:tc>
          <w:tcPr>
            <w:tcW w:w="1706" w:type="dxa"/>
          </w:tcPr>
          <w:p w14:paraId="38CB2DC9" w14:textId="77777777" w:rsidR="008D5A23" w:rsidRPr="00EA2A7B" w:rsidRDefault="008D5A23" w:rsidP="00EA1D41">
            <w:pPr>
              <w:rPr>
                <w:sz w:val="22"/>
                <w:szCs w:val="22"/>
              </w:rPr>
            </w:pPr>
          </w:p>
        </w:tc>
        <w:tc>
          <w:tcPr>
            <w:tcW w:w="1559" w:type="dxa"/>
          </w:tcPr>
          <w:p w14:paraId="65A83755" w14:textId="77777777" w:rsidR="008D5A23" w:rsidRPr="00EA2A7B" w:rsidRDefault="008D5A23" w:rsidP="00EA1D41">
            <w:pPr>
              <w:rPr>
                <w:sz w:val="22"/>
                <w:szCs w:val="22"/>
              </w:rPr>
            </w:pPr>
          </w:p>
        </w:tc>
        <w:tc>
          <w:tcPr>
            <w:tcW w:w="2405" w:type="dxa"/>
          </w:tcPr>
          <w:p w14:paraId="015FA461" w14:textId="77777777" w:rsidR="008D5A23" w:rsidRPr="00EA2A7B" w:rsidRDefault="008D5A23" w:rsidP="00EA1D41">
            <w:pPr>
              <w:rPr>
                <w:sz w:val="22"/>
                <w:szCs w:val="22"/>
              </w:rPr>
            </w:pPr>
          </w:p>
        </w:tc>
        <w:tc>
          <w:tcPr>
            <w:tcW w:w="1409" w:type="dxa"/>
          </w:tcPr>
          <w:p w14:paraId="3771DADF" w14:textId="77777777" w:rsidR="008D5A23" w:rsidRPr="00EA2A7B" w:rsidRDefault="008D5A23" w:rsidP="00EA1D41">
            <w:pPr>
              <w:rPr>
                <w:sz w:val="22"/>
                <w:szCs w:val="22"/>
              </w:rPr>
            </w:pPr>
          </w:p>
        </w:tc>
      </w:tr>
      <w:tr w:rsidR="008D5A23" w:rsidRPr="00EA2A7B" w14:paraId="3653A319" w14:textId="25E67DAC" w:rsidTr="00F74E7F">
        <w:trPr>
          <w:jc w:val="center"/>
        </w:trPr>
        <w:tc>
          <w:tcPr>
            <w:tcW w:w="709" w:type="dxa"/>
          </w:tcPr>
          <w:p w14:paraId="645F7852" w14:textId="77777777" w:rsidR="008D5A23" w:rsidRDefault="008D5A23" w:rsidP="008A78C4">
            <w:pPr>
              <w:jc w:val="center"/>
              <w:rPr>
                <w:sz w:val="22"/>
                <w:szCs w:val="22"/>
              </w:rPr>
            </w:pPr>
          </w:p>
        </w:tc>
        <w:tc>
          <w:tcPr>
            <w:tcW w:w="1988" w:type="dxa"/>
          </w:tcPr>
          <w:p w14:paraId="3D97D840" w14:textId="77777777" w:rsidR="008D5A23" w:rsidRPr="00EA2A7B" w:rsidRDefault="008D5A23" w:rsidP="00EA1D41">
            <w:pPr>
              <w:rPr>
                <w:sz w:val="22"/>
                <w:szCs w:val="22"/>
              </w:rPr>
            </w:pPr>
          </w:p>
        </w:tc>
        <w:tc>
          <w:tcPr>
            <w:tcW w:w="1706" w:type="dxa"/>
          </w:tcPr>
          <w:p w14:paraId="054FEFC3" w14:textId="77777777" w:rsidR="008D5A23" w:rsidRPr="00EA2A7B" w:rsidRDefault="008D5A23" w:rsidP="00EA1D41">
            <w:pPr>
              <w:rPr>
                <w:sz w:val="22"/>
                <w:szCs w:val="22"/>
              </w:rPr>
            </w:pPr>
          </w:p>
        </w:tc>
        <w:tc>
          <w:tcPr>
            <w:tcW w:w="1559" w:type="dxa"/>
          </w:tcPr>
          <w:p w14:paraId="66ADBD84" w14:textId="77777777" w:rsidR="008D5A23" w:rsidRPr="00EA2A7B" w:rsidRDefault="008D5A23" w:rsidP="00EA1D41">
            <w:pPr>
              <w:rPr>
                <w:sz w:val="22"/>
                <w:szCs w:val="22"/>
              </w:rPr>
            </w:pPr>
          </w:p>
        </w:tc>
        <w:tc>
          <w:tcPr>
            <w:tcW w:w="2405" w:type="dxa"/>
          </w:tcPr>
          <w:p w14:paraId="324C5B34" w14:textId="77777777" w:rsidR="008D5A23" w:rsidRPr="00EA2A7B" w:rsidRDefault="008D5A23" w:rsidP="00EA1D41">
            <w:pPr>
              <w:rPr>
                <w:sz w:val="22"/>
                <w:szCs w:val="22"/>
              </w:rPr>
            </w:pPr>
          </w:p>
        </w:tc>
        <w:tc>
          <w:tcPr>
            <w:tcW w:w="1409" w:type="dxa"/>
          </w:tcPr>
          <w:p w14:paraId="166FEF1A" w14:textId="77777777" w:rsidR="008D5A23" w:rsidRPr="00EA2A7B" w:rsidRDefault="008D5A23" w:rsidP="00EA1D41">
            <w:pPr>
              <w:rPr>
                <w:sz w:val="22"/>
                <w:szCs w:val="22"/>
              </w:rPr>
            </w:pPr>
          </w:p>
        </w:tc>
      </w:tr>
      <w:tr w:rsidR="008D5A23" w:rsidRPr="00EA2A7B" w14:paraId="31291806" w14:textId="5F347416" w:rsidTr="00F74E7F">
        <w:trPr>
          <w:jc w:val="center"/>
        </w:trPr>
        <w:tc>
          <w:tcPr>
            <w:tcW w:w="709" w:type="dxa"/>
          </w:tcPr>
          <w:p w14:paraId="7BBDC564" w14:textId="77777777" w:rsidR="008D5A23" w:rsidRDefault="008D5A23" w:rsidP="008A78C4">
            <w:pPr>
              <w:jc w:val="center"/>
              <w:rPr>
                <w:sz w:val="22"/>
                <w:szCs w:val="22"/>
              </w:rPr>
            </w:pPr>
          </w:p>
        </w:tc>
        <w:tc>
          <w:tcPr>
            <w:tcW w:w="1988" w:type="dxa"/>
          </w:tcPr>
          <w:p w14:paraId="3A4A92A0" w14:textId="77777777" w:rsidR="008D5A23" w:rsidRPr="00EA2A7B" w:rsidRDefault="008D5A23" w:rsidP="00EA1D41">
            <w:pPr>
              <w:rPr>
                <w:sz w:val="22"/>
                <w:szCs w:val="22"/>
              </w:rPr>
            </w:pPr>
          </w:p>
        </w:tc>
        <w:tc>
          <w:tcPr>
            <w:tcW w:w="1706" w:type="dxa"/>
          </w:tcPr>
          <w:p w14:paraId="59E7E35C" w14:textId="77777777" w:rsidR="008D5A23" w:rsidRPr="00EA2A7B" w:rsidRDefault="008D5A23" w:rsidP="00EA1D41">
            <w:pPr>
              <w:rPr>
                <w:sz w:val="22"/>
                <w:szCs w:val="22"/>
              </w:rPr>
            </w:pPr>
          </w:p>
        </w:tc>
        <w:tc>
          <w:tcPr>
            <w:tcW w:w="1559" w:type="dxa"/>
          </w:tcPr>
          <w:p w14:paraId="300A1518" w14:textId="77777777" w:rsidR="008D5A23" w:rsidRPr="00EA2A7B" w:rsidRDefault="008D5A23" w:rsidP="00EA1D41">
            <w:pPr>
              <w:rPr>
                <w:sz w:val="22"/>
                <w:szCs w:val="22"/>
              </w:rPr>
            </w:pPr>
          </w:p>
        </w:tc>
        <w:tc>
          <w:tcPr>
            <w:tcW w:w="2405" w:type="dxa"/>
          </w:tcPr>
          <w:p w14:paraId="0DD7F6F0" w14:textId="77777777" w:rsidR="008D5A23" w:rsidRPr="00EA2A7B" w:rsidRDefault="008D5A23" w:rsidP="00EA1D41">
            <w:pPr>
              <w:rPr>
                <w:sz w:val="22"/>
                <w:szCs w:val="22"/>
              </w:rPr>
            </w:pPr>
          </w:p>
        </w:tc>
        <w:tc>
          <w:tcPr>
            <w:tcW w:w="1409" w:type="dxa"/>
          </w:tcPr>
          <w:p w14:paraId="7A56604E" w14:textId="77777777" w:rsidR="008D5A23" w:rsidRPr="00EA2A7B" w:rsidRDefault="008D5A23" w:rsidP="00EA1D41">
            <w:pPr>
              <w:rPr>
                <w:sz w:val="22"/>
                <w:szCs w:val="22"/>
              </w:rPr>
            </w:pPr>
          </w:p>
        </w:tc>
      </w:tr>
      <w:tr w:rsidR="008D5A23" w:rsidRPr="00EA2A7B" w14:paraId="5FB40DD7" w14:textId="5EB99B40" w:rsidTr="00F74E7F">
        <w:trPr>
          <w:jc w:val="center"/>
        </w:trPr>
        <w:tc>
          <w:tcPr>
            <w:tcW w:w="709" w:type="dxa"/>
          </w:tcPr>
          <w:p w14:paraId="0B28ED50" w14:textId="77777777" w:rsidR="008D5A23" w:rsidRDefault="008D5A23" w:rsidP="008A78C4">
            <w:pPr>
              <w:jc w:val="center"/>
              <w:rPr>
                <w:sz w:val="22"/>
                <w:szCs w:val="22"/>
              </w:rPr>
            </w:pPr>
          </w:p>
        </w:tc>
        <w:tc>
          <w:tcPr>
            <w:tcW w:w="1988" w:type="dxa"/>
          </w:tcPr>
          <w:p w14:paraId="3C24D7DA" w14:textId="77777777" w:rsidR="008D5A23" w:rsidRPr="00EA2A7B" w:rsidRDefault="008D5A23" w:rsidP="00EA1D41">
            <w:pPr>
              <w:rPr>
                <w:sz w:val="22"/>
                <w:szCs w:val="22"/>
              </w:rPr>
            </w:pPr>
          </w:p>
        </w:tc>
        <w:tc>
          <w:tcPr>
            <w:tcW w:w="1706" w:type="dxa"/>
          </w:tcPr>
          <w:p w14:paraId="6C798C1A" w14:textId="77777777" w:rsidR="008D5A23" w:rsidRPr="00EA2A7B" w:rsidRDefault="008D5A23" w:rsidP="00EA1D41">
            <w:pPr>
              <w:rPr>
                <w:sz w:val="22"/>
                <w:szCs w:val="22"/>
              </w:rPr>
            </w:pPr>
          </w:p>
        </w:tc>
        <w:tc>
          <w:tcPr>
            <w:tcW w:w="1559" w:type="dxa"/>
          </w:tcPr>
          <w:p w14:paraId="0E00AD58" w14:textId="77777777" w:rsidR="008D5A23" w:rsidRPr="00EA2A7B" w:rsidRDefault="008D5A23" w:rsidP="00EA1D41">
            <w:pPr>
              <w:rPr>
                <w:sz w:val="22"/>
                <w:szCs w:val="22"/>
              </w:rPr>
            </w:pPr>
          </w:p>
        </w:tc>
        <w:tc>
          <w:tcPr>
            <w:tcW w:w="2405" w:type="dxa"/>
          </w:tcPr>
          <w:p w14:paraId="4B06D206" w14:textId="77777777" w:rsidR="008D5A23" w:rsidRPr="00EA2A7B" w:rsidRDefault="008D5A23" w:rsidP="00EA1D41">
            <w:pPr>
              <w:rPr>
                <w:sz w:val="22"/>
                <w:szCs w:val="22"/>
              </w:rPr>
            </w:pPr>
          </w:p>
        </w:tc>
        <w:tc>
          <w:tcPr>
            <w:tcW w:w="1409" w:type="dxa"/>
          </w:tcPr>
          <w:p w14:paraId="1185DD77" w14:textId="77777777" w:rsidR="008D5A23" w:rsidRPr="00EA2A7B" w:rsidRDefault="008D5A23" w:rsidP="00EA1D41">
            <w:pPr>
              <w:rPr>
                <w:sz w:val="22"/>
                <w:szCs w:val="22"/>
              </w:rPr>
            </w:pPr>
          </w:p>
        </w:tc>
      </w:tr>
    </w:tbl>
    <w:p w14:paraId="25CF1C29" w14:textId="0480F6D1" w:rsidR="00A97A1A" w:rsidRPr="00BB45A2" w:rsidRDefault="00BB45A2" w:rsidP="00A97A1A">
      <w:pPr>
        <w:spacing w:after="0"/>
      </w:pPr>
      <w:r w:rsidRPr="00BB45A2">
        <w:rPr>
          <w:b/>
        </w:rPr>
        <w:t>Opomba:</w:t>
      </w:r>
      <w:r w:rsidRPr="00BB45A2">
        <w:t xml:space="preserve"> ponudnik iz</w:t>
      </w:r>
      <w:r w:rsidR="00A97A1A" w:rsidRPr="00BB45A2">
        <w:t xml:space="preserve">polni zgornjo tabelo tako, da vnese vse </w:t>
      </w:r>
      <w:r>
        <w:t>podatke za vsak posamezni priglašeni kader.</w:t>
      </w:r>
    </w:p>
    <w:p w14:paraId="15781AC7" w14:textId="77777777" w:rsidR="00A97A1A" w:rsidRPr="00EA2A7B" w:rsidRDefault="00A97A1A" w:rsidP="00A97A1A">
      <w:pPr>
        <w:spacing w:after="0"/>
        <w:rPr>
          <w:sz w:val="22"/>
          <w:szCs w:val="22"/>
        </w:rPr>
      </w:pPr>
    </w:p>
    <w:p w14:paraId="3BA7FB84" w14:textId="77777777" w:rsidR="00A97A1A" w:rsidRPr="00EA2A7B" w:rsidRDefault="00A97A1A" w:rsidP="00A97A1A">
      <w:pPr>
        <w:spacing w:after="0"/>
        <w:rPr>
          <w:b/>
          <w:sz w:val="22"/>
          <w:szCs w:val="22"/>
        </w:rPr>
      </w:pPr>
      <w:r w:rsidRPr="00EA2A7B">
        <w:rPr>
          <w:b/>
          <w:sz w:val="22"/>
          <w:szCs w:val="22"/>
        </w:rPr>
        <w:t>Obvezna priloga:</w:t>
      </w:r>
    </w:p>
    <w:p w14:paraId="3668CBC6" w14:textId="77777777" w:rsidR="00A97A1A" w:rsidRPr="002A7832" w:rsidRDefault="00A97A1A" w:rsidP="00A97A1A">
      <w:pPr>
        <w:spacing w:after="0"/>
        <w:rPr>
          <w:sz w:val="22"/>
          <w:szCs w:val="22"/>
        </w:rPr>
      </w:pPr>
      <w:r w:rsidRPr="002A7832">
        <w:rPr>
          <w:sz w:val="22"/>
          <w:szCs w:val="22"/>
        </w:rPr>
        <w:t>Ponudnik mora za vsak nominirani kader predložiti zahtevana dokazila.</w:t>
      </w:r>
    </w:p>
    <w:p w14:paraId="6D5E3615" w14:textId="77777777" w:rsidR="00A97A1A" w:rsidRDefault="00A97A1A" w:rsidP="00A97A1A">
      <w:pPr>
        <w:spacing w:after="0"/>
        <w:rPr>
          <w:sz w:val="22"/>
          <w:szCs w:val="22"/>
        </w:rPr>
      </w:pPr>
      <w:r w:rsidRPr="002A7832">
        <w:rPr>
          <w:sz w:val="22"/>
          <w:szCs w:val="22"/>
        </w:rPr>
        <w:t>V kolikor nominirani kader ni zaposlen pri ponudniku/partnerju/podizvajalcu mora predložiti dogovor, iz katerega bo razvidno, da bo imel na razpolago nominirani kader za izvedbo predmeta naročila.</w:t>
      </w:r>
      <w:r w:rsidRPr="00EA2A7B">
        <w:rPr>
          <w:sz w:val="22"/>
          <w:szCs w:val="22"/>
        </w:rPr>
        <w:t xml:space="preserve"> </w:t>
      </w:r>
    </w:p>
    <w:p w14:paraId="524DA496" w14:textId="77777777" w:rsidR="00A97A1A" w:rsidRDefault="00A97A1A" w:rsidP="00A97A1A">
      <w:pPr>
        <w:spacing w:after="0"/>
        <w:rPr>
          <w:sz w:val="22"/>
          <w:szCs w:val="22"/>
        </w:rPr>
      </w:pPr>
    </w:p>
    <w:p w14:paraId="3C97E54D" w14:textId="77777777" w:rsidR="00B21456" w:rsidRDefault="00B21456" w:rsidP="00A97A1A">
      <w:pPr>
        <w:spacing w:after="0"/>
        <w:rPr>
          <w:sz w:val="22"/>
          <w:szCs w:val="22"/>
        </w:rPr>
      </w:pPr>
    </w:p>
    <w:p w14:paraId="147DA5FE" w14:textId="77777777" w:rsidR="00A97A1A" w:rsidRDefault="00A97A1A" w:rsidP="00A97A1A">
      <w:pPr>
        <w:spacing w:after="0"/>
        <w:rPr>
          <w:sz w:val="22"/>
          <w:szCs w:val="22"/>
        </w:rPr>
      </w:pPr>
    </w:p>
    <w:p w14:paraId="5C609549" w14:textId="7A4EE292" w:rsidR="00CB5CF0" w:rsidRDefault="00C14C56" w:rsidP="00C14C56">
      <w:pPr>
        <w:rPr>
          <w:rFonts w:eastAsia="Calibri"/>
          <w:b/>
          <w:color w:val="FF0000"/>
          <w:sz w:val="22"/>
          <w:szCs w:val="22"/>
        </w:rPr>
      </w:pPr>
      <w:r w:rsidRPr="00C14C56">
        <w:rPr>
          <w:rFonts w:eastAsia="Calibri"/>
          <w:b/>
          <w:color w:val="FF0000"/>
          <w:sz w:val="22"/>
          <w:szCs w:val="22"/>
        </w:rPr>
        <w:t xml:space="preserve">Ponudnik mora predmetni obrazec izpolniti in </w:t>
      </w:r>
      <w:proofErr w:type="spellStart"/>
      <w:r w:rsidRPr="00C14C56">
        <w:rPr>
          <w:rFonts w:eastAsia="Calibri"/>
          <w:b/>
          <w:color w:val="FF0000"/>
          <w:sz w:val="22"/>
          <w:szCs w:val="22"/>
        </w:rPr>
        <w:t>skenirati</w:t>
      </w:r>
      <w:proofErr w:type="spellEnd"/>
      <w:r w:rsidRPr="00C14C56">
        <w:rPr>
          <w:rFonts w:eastAsia="Calibri"/>
          <w:b/>
          <w:color w:val="FF0000"/>
          <w:sz w:val="22"/>
          <w:szCs w:val="22"/>
        </w:rPr>
        <w:t xml:space="preserve"> ter ga v PDF obliki predložiti v svojo elektronsko ponudbo.</w:t>
      </w:r>
      <w:r w:rsidR="00CB5CF0">
        <w:rPr>
          <w:rFonts w:eastAsia="Calibri"/>
          <w:b/>
          <w:color w:val="FF0000"/>
          <w:sz w:val="22"/>
          <w:szCs w:val="22"/>
        </w:rPr>
        <w:br w:type="page"/>
      </w:r>
    </w:p>
    <w:p w14:paraId="57C2BD5C" w14:textId="196B4E2A" w:rsidR="003B3607" w:rsidRPr="00CF6BD0" w:rsidRDefault="00501535" w:rsidP="00063DA2">
      <w:pPr>
        <w:pStyle w:val="Heading2"/>
        <w:numPr>
          <w:ilvl w:val="0"/>
          <w:numId w:val="12"/>
        </w:numPr>
        <w:rPr>
          <w:rFonts w:asciiTheme="minorHAnsi" w:hAnsiTheme="minorHAnsi"/>
          <w:sz w:val="22"/>
          <w:szCs w:val="22"/>
        </w:rPr>
      </w:pPr>
      <w:bookmarkStart w:id="7" w:name="_Toc520713486"/>
      <w:r w:rsidRPr="00CF6BD0">
        <w:rPr>
          <w:rFonts w:asciiTheme="minorHAnsi" w:hAnsiTheme="minorHAnsi"/>
          <w:sz w:val="22"/>
          <w:szCs w:val="22"/>
        </w:rPr>
        <w:lastRenderedPageBreak/>
        <w:t>PONUDBENI PREDRAČUN - MERILO</w:t>
      </w:r>
      <w:bookmarkEnd w:id="7"/>
    </w:p>
    <w:tbl>
      <w:tblPr>
        <w:tblStyle w:val="TableGrid"/>
        <w:tblW w:w="0" w:type="auto"/>
        <w:tblLook w:val="04A0" w:firstRow="1" w:lastRow="0" w:firstColumn="1" w:lastColumn="0" w:noHBand="0" w:noVBand="1"/>
      </w:tblPr>
      <w:tblGrid>
        <w:gridCol w:w="1838"/>
        <w:gridCol w:w="6089"/>
      </w:tblGrid>
      <w:tr w:rsidR="00FA2CF8" w:rsidRPr="00EA11A2" w14:paraId="5EBA9919" w14:textId="77777777" w:rsidTr="00375DF7">
        <w:tc>
          <w:tcPr>
            <w:tcW w:w="1838" w:type="dxa"/>
          </w:tcPr>
          <w:p w14:paraId="699EB432" w14:textId="77777777" w:rsidR="00FA2CF8" w:rsidRPr="00EA11A2" w:rsidRDefault="00FA2CF8" w:rsidP="00375DF7">
            <w:pPr>
              <w:rPr>
                <w:b/>
              </w:rPr>
            </w:pPr>
            <w:r w:rsidRPr="00EA11A2">
              <w:rPr>
                <w:b/>
              </w:rPr>
              <w:t>NAROČNIK</w:t>
            </w:r>
          </w:p>
        </w:tc>
        <w:tc>
          <w:tcPr>
            <w:tcW w:w="6089" w:type="dxa"/>
          </w:tcPr>
          <w:p w14:paraId="0873D4E2" w14:textId="77777777" w:rsidR="00FA2CF8" w:rsidRPr="00EA11A2" w:rsidRDefault="00FA2CF8" w:rsidP="00375DF7">
            <w:pPr>
              <w:rPr>
                <w:b/>
              </w:rPr>
            </w:pPr>
            <w:r w:rsidRPr="00EA11A2">
              <w:rPr>
                <w:b/>
              </w:rPr>
              <w:t xml:space="preserve">Družba za upravljanje terjatev bank, </w:t>
            </w:r>
            <w:proofErr w:type="spellStart"/>
            <w:r w:rsidRPr="00EA11A2">
              <w:rPr>
                <w:b/>
              </w:rPr>
              <w:t>d.d</w:t>
            </w:r>
            <w:proofErr w:type="spellEnd"/>
            <w:r w:rsidRPr="00EA11A2">
              <w:rPr>
                <w:b/>
              </w:rPr>
              <w:t>.</w:t>
            </w:r>
          </w:p>
        </w:tc>
      </w:tr>
      <w:tr w:rsidR="00FA2CF8" w:rsidRPr="00EA11A2" w14:paraId="48AC8105" w14:textId="77777777" w:rsidTr="00375DF7">
        <w:tc>
          <w:tcPr>
            <w:tcW w:w="1838" w:type="dxa"/>
          </w:tcPr>
          <w:p w14:paraId="37903A5C" w14:textId="77777777" w:rsidR="00FA2CF8" w:rsidRPr="00EA11A2" w:rsidRDefault="00FA2CF8" w:rsidP="00375DF7">
            <w:pPr>
              <w:rPr>
                <w:b/>
              </w:rPr>
            </w:pPr>
            <w:r w:rsidRPr="00EA11A2">
              <w:rPr>
                <w:b/>
              </w:rPr>
              <w:t>JAVNO NAROČILO</w:t>
            </w:r>
          </w:p>
        </w:tc>
        <w:tc>
          <w:tcPr>
            <w:tcW w:w="6089" w:type="dxa"/>
          </w:tcPr>
          <w:p w14:paraId="331BB2F0" w14:textId="51E4F163" w:rsidR="00FA2CF8" w:rsidRPr="00EA11A2" w:rsidRDefault="00FA2CF8" w:rsidP="00CF6BD0">
            <w:r>
              <w:t>JN/</w:t>
            </w:r>
            <w:r w:rsidR="007E3992">
              <w:t>1</w:t>
            </w:r>
            <w:r w:rsidR="00CF6BD0">
              <w:t>2</w:t>
            </w:r>
            <w:r>
              <w:t>-NEP/201</w:t>
            </w:r>
            <w:r w:rsidR="009B6127">
              <w:t>8</w:t>
            </w:r>
          </w:p>
        </w:tc>
      </w:tr>
      <w:tr w:rsidR="00FA2CF8" w:rsidRPr="00EA11A2" w14:paraId="44472AF5" w14:textId="77777777" w:rsidTr="00375DF7">
        <w:tc>
          <w:tcPr>
            <w:tcW w:w="1838" w:type="dxa"/>
          </w:tcPr>
          <w:p w14:paraId="1CDE82DF" w14:textId="77777777" w:rsidR="00FA2CF8" w:rsidRPr="00EA11A2" w:rsidRDefault="00FA2CF8" w:rsidP="00375DF7">
            <w:pPr>
              <w:rPr>
                <w:b/>
              </w:rPr>
            </w:pPr>
            <w:r w:rsidRPr="00EA11A2">
              <w:rPr>
                <w:b/>
              </w:rPr>
              <w:t>PREDMET</w:t>
            </w:r>
          </w:p>
        </w:tc>
        <w:tc>
          <w:tcPr>
            <w:tcW w:w="6089" w:type="dxa"/>
          </w:tcPr>
          <w:p w14:paraId="1F4F67A0" w14:textId="570D426C" w:rsidR="00FA2CF8" w:rsidRPr="00EA11A2" w:rsidRDefault="00FA2CF8" w:rsidP="00BF725A">
            <w:r w:rsidRPr="00EA11A2">
              <w:t xml:space="preserve">Posredovanje </w:t>
            </w:r>
            <w:r w:rsidR="00CE1311">
              <w:t xml:space="preserve">pri prodaji </w:t>
            </w:r>
            <w:r w:rsidR="00AA6333" w:rsidRPr="00EA11A2">
              <w:t>nepremičnin</w:t>
            </w:r>
            <w:r w:rsidR="00063DA2">
              <w:t>(e)</w:t>
            </w:r>
            <w:r w:rsidR="00AA6333" w:rsidRPr="00EA11A2">
              <w:t xml:space="preserve"> </w:t>
            </w:r>
            <w:r w:rsidR="007E3992" w:rsidRPr="007E3992">
              <w:t>na Ferrarski ulici</w:t>
            </w:r>
            <w:r w:rsidR="007E3992">
              <w:t xml:space="preserve"> </w:t>
            </w:r>
            <w:r w:rsidR="00BF725A">
              <w:t xml:space="preserve">16 </w:t>
            </w:r>
            <w:r w:rsidR="007E3992">
              <w:t>v Kopru</w:t>
            </w:r>
          </w:p>
        </w:tc>
      </w:tr>
    </w:tbl>
    <w:p w14:paraId="08C1701F" w14:textId="77777777" w:rsidR="00FA2CF8" w:rsidRPr="00FA2CF8" w:rsidRDefault="00FA2CF8" w:rsidP="00FA2CF8">
      <w:pPr>
        <w:spacing w:after="0"/>
        <w:rPr>
          <w:rFonts w:eastAsia="Calibri" w:cs="Times New Roman"/>
          <w:sz w:val="22"/>
          <w:szCs w:val="22"/>
        </w:rPr>
      </w:pPr>
    </w:p>
    <w:p w14:paraId="5BE96977" w14:textId="678C5D84" w:rsidR="00FA2CF8" w:rsidRDefault="00FA2CF8" w:rsidP="00FA2CF8">
      <w:pPr>
        <w:widowControl/>
        <w:spacing w:after="0"/>
        <w:jc w:val="left"/>
        <w:rPr>
          <w:rFonts w:eastAsia="Arial Unicode MS" w:cs="Times New Roman"/>
          <w:b/>
          <w:sz w:val="22"/>
          <w:szCs w:val="22"/>
          <w:lang w:eastAsia="sl-SI"/>
        </w:rPr>
      </w:pPr>
      <w:r w:rsidRPr="00FA2CF8">
        <w:rPr>
          <w:rFonts w:eastAsia="Arial Unicode MS" w:cs="Times New Roman"/>
          <w:b/>
          <w:sz w:val="22"/>
          <w:szCs w:val="22"/>
          <w:lang w:eastAsia="sl-SI"/>
        </w:rPr>
        <w:t xml:space="preserve">C1 – ponudbena cena (brez </w:t>
      </w:r>
      <w:r w:rsidR="00FB298D">
        <w:rPr>
          <w:rFonts w:eastAsia="Arial Unicode MS" w:cs="Times New Roman"/>
          <w:b/>
          <w:sz w:val="22"/>
          <w:szCs w:val="22"/>
          <w:lang w:eastAsia="sl-SI"/>
        </w:rPr>
        <w:t>davka</w:t>
      </w:r>
      <w:r w:rsidRPr="00FA2CF8">
        <w:rPr>
          <w:rFonts w:eastAsia="Arial Unicode MS" w:cs="Times New Roman"/>
          <w:b/>
          <w:sz w:val="22"/>
          <w:szCs w:val="22"/>
          <w:lang w:eastAsia="sl-SI"/>
        </w:rPr>
        <w:t>)</w:t>
      </w:r>
    </w:p>
    <w:p w14:paraId="3C13D1C6" w14:textId="77777777" w:rsidR="006A1765" w:rsidRDefault="006A1765" w:rsidP="00FA2CF8">
      <w:pPr>
        <w:widowControl/>
        <w:spacing w:after="0"/>
        <w:jc w:val="left"/>
        <w:rPr>
          <w:rFonts w:eastAsia="Arial Unicode MS" w:cs="Times New Roman"/>
          <w:b/>
          <w:sz w:val="22"/>
          <w:szCs w:val="22"/>
          <w:lang w:eastAsia="sl-SI"/>
        </w:rPr>
      </w:pPr>
    </w:p>
    <w:p w14:paraId="268E265C" w14:textId="120DEEA5" w:rsidR="006A1765" w:rsidRPr="00674D56" w:rsidRDefault="006A1765" w:rsidP="006A1765">
      <w:pPr>
        <w:widowControl/>
        <w:spacing w:after="0"/>
        <w:rPr>
          <w:rFonts w:eastAsia="Arial Unicode MS" w:cs="Times New Roman"/>
          <w:b/>
          <w:color w:val="0070C0"/>
          <w:sz w:val="22"/>
          <w:szCs w:val="22"/>
          <w:lang w:eastAsia="sl-SI"/>
        </w:rPr>
      </w:pPr>
      <w:r w:rsidRPr="00674D56">
        <w:rPr>
          <w:rFonts w:eastAsia="Arial Unicode MS" w:cs="Times New Roman"/>
          <w:b/>
          <w:color w:val="0070C0"/>
          <w:sz w:val="22"/>
          <w:szCs w:val="22"/>
          <w:lang w:eastAsia="sl-SI"/>
        </w:rPr>
        <w:t>P</w:t>
      </w:r>
      <w:r w:rsidRPr="00674D56">
        <w:rPr>
          <w:rFonts w:eastAsia="Arial Unicode MS" w:cs="Times New Roman"/>
          <w:b/>
          <w:color w:val="0070C0"/>
          <w:sz w:val="22"/>
          <w:szCs w:val="22"/>
          <w:vertAlign w:val="subscript"/>
          <w:lang w:eastAsia="sl-SI"/>
        </w:rPr>
        <w:t>A</w:t>
      </w:r>
      <w:r w:rsidRPr="00674D56">
        <w:rPr>
          <w:rFonts w:eastAsia="Arial Unicode MS" w:cs="Times New Roman"/>
          <w:b/>
          <w:color w:val="0070C0"/>
          <w:sz w:val="22"/>
          <w:szCs w:val="22"/>
          <w:lang w:eastAsia="sl-SI"/>
        </w:rPr>
        <w:t xml:space="preserve"> … višina provizije za prodajo </w:t>
      </w:r>
      <w:r>
        <w:rPr>
          <w:rFonts w:eastAsia="Arial Unicode MS" w:cs="Times New Roman"/>
          <w:b/>
          <w:color w:val="0070C0"/>
          <w:sz w:val="22"/>
          <w:szCs w:val="22"/>
          <w:lang w:eastAsia="sl-SI"/>
        </w:rPr>
        <w:t>posameznih delov stavb</w:t>
      </w:r>
      <w:r w:rsidR="0077402C">
        <w:rPr>
          <w:rFonts w:eastAsia="Arial Unicode MS" w:cs="Times New Roman"/>
          <w:b/>
          <w:color w:val="0070C0"/>
          <w:sz w:val="22"/>
          <w:szCs w:val="22"/>
          <w:lang w:eastAsia="sl-SI"/>
        </w:rPr>
        <w:t>e</w:t>
      </w:r>
      <w:r>
        <w:rPr>
          <w:rFonts w:eastAsia="Arial Unicode MS" w:cs="Times New Roman"/>
          <w:b/>
          <w:color w:val="0070C0"/>
          <w:sz w:val="22"/>
          <w:szCs w:val="22"/>
          <w:lang w:eastAsia="sl-SI"/>
        </w:rPr>
        <w:t xml:space="preserve"> </w:t>
      </w:r>
    </w:p>
    <w:p w14:paraId="366269D8" w14:textId="77777777" w:rsidR="006A1765" w:rsidRDefault="006A1765" w:rsidP="006A1765">
      <w:pPr>
        <w:widowControl/>
        <w:spacing w:after="0"/>
        <w:rPr>
          <w:sz w:val="22"/>
          <w:szCs w:val="22"/>
        </w:rPr>
      </w:pPr>
    </w:p>
    <w:tbl>
      <w:tblPr>
        <w:tblStyle w:val="Tabelamrea7"/>
        <w:tblW w:w="7933" w:type="dxa"/>
        <w:tblLayout w:type="fixed"/>
        <w:tblLook w:val="04A0" w:firstRow="1" w:lastRow="0" w:firstColumn="1" w:lastColumn="0" w:noHBand="0" w:noVBand="1"/>
      </w:tblPr>
      <w:tblGrid>
        <w:gridCol w:w="562"/>
        <w:gridCol w:w="4111"/>
        <w:gridCol w:w="2126"/>
        <w:gridCol w:w="1134"/>
      </w:tblGrid>
      <w:tr w:rsidR="006A1765" w:rsidRPr="00507517" w14:paraId="617FFE4D" w14:textId="77777777" w:rsidTr="00616643">
        <w:tc>
          <w:tcPr>
            <w:tcW w:w="7933" w:type="dxa"/>
            <w:gridSpan w:val="4"/>
            <w:tcBorders>
              <w:top w:val="single" w:sz="4" w:space="0" w:color="auto"/>
              <w:left w:val="single" w:sz="4" w:space="0" w:color="auto"/>
            </w:tcBorders>
          </w:tcPr>
          <w:p w14:paraId="788355D0" w14:textId="77777777" w:rsidR="006A1765" w:rsidRPr="00507517" w:rsidRDefault="006A1765" w:rsidP="00616643">
            <w:pPr>
              <w:widowControl/>
              <w:tabs>
                <w:tab w:val="left" w:pos="527"/>
              </w:tabs>
              <w:jc w:val="left"/>
              <w:rPr>
                <w:rFonts w:ascii="Calibri" w:eastAsia="Calibri" w:hAnsi="Calibri" w:cs="Times New Roman"/>
                <w:b/>
                <w:szCs w:val="22"/>
              </w:rPr>
            </w:pPr>
            <w:r>
              <w:rPr>
                <w:rFonts w:ascii="Calibri" w:eastAsia="Calibri" w:hAnsi="Calibri" w:cs="Times New Roman"/>
                <w:b/>
                <w:szCs w:val="22"/>
              </w:rPr>
              <w:t>Ferrarska ulica 16, Koper</w:t>
            </w:r>
          </w:p>
        </w:tc>
      </w:tr>
      <w:tr w:rsidR="006A1765" w:rsidRPr="00507517" w14:paraId="53AF2F63" w14:textId="77777777" w:rsidTr="00616643">
        <w:tc>
          <w:tcPr>
            <w:tcW w:w="562" w:type="dxa"/>
            <w:tcBorders>
              <w:top w:val="single" w:sz="4" w:space="0" w:color="auto"/>
              <w:left w:val="single" w:sz="4" w:space="0" w:color="auto"/>
            </w:tcBorders>
          </w:tcPr>
          <w:p w14:paraId="064BC5FD" w14:textId="77777777" w:rsidR="006A1765" w:rsidRPr="00507517" w:rsidRDefault="006A1765" w:rsidP="00616643">
            <w:pPr>
              <w:widowControl/>
              <w:tabs>
                <w:tab w:val="left" w:pos="527"/>
              </w:tabs>
              <w:jc w:val="left"/>
              <w:rPr>
                <w:rFonts w:eastAsia="Calibri" w:cs="Times New Roman"/>
                <w:b/>
                <w:color w:val="0070C0"/>
                <w:sz w:val="22"/>
                <w:szCs w:val="22"/>
              </w:rPr>
            </w:pPr>
            <w:r w:rsidRPr="00507517">
              <w:rPr>
                <w:rFonts w:eastAsia="Calibri" w:cs="Times New Roman"/>
                <w:b/>
                <w:color w:val="0070C0"/>
                <w:sz w:val="22"/>
                <w:szCs w:val="22"/>
              </w:rPr>
              <w:t>P</w:t>
            </w:r>
            <w:r>
              <w:rPr>
                <w:rFonts w:eastAsia="Calibri" w:cs="Times New Roman"/>
                <w:b/>
                <w:color w:val="0070C0"/>
                <w:sz w:val="22"/>
                <w:szCs w:val="22"/>
                <w:vertAlign w:val="subscript"/>
              </w:rPr>
              <w:t>A</w:t>
            </w:r>
          </w:p>
        </w:tc>
        <w:tc>
          <w:tcPr>
            <w:tcW w:w="4111" w:type="dxa"/>
          </w:tcPr>
          <w:p w14:paraId="23F7319C" w14:textId="77777777" w:rsidR="006A1765" w:rsidRPr="00507517" w:rsidRDefault="006A1765" w:rsidP="00616643">
            <w:pPr>
              <w:widowControl/>
              <w:tabs>
                <w:tab w:val="left" w:pos="527"/>
              </w:tabs>
              <w:jc w:val="left"/>
              <w:rPr>
                <w:rFonts w:ascii="Calibri" w:eastAsia="Calibri" w:hAnsi="Calibri" w:cs="Times New Roman"/>
                <w:b/>
                <w:szCs w:val="22"/>
              </w:rPr>
            </w:pPr>
          </w:p>
        </w:tc>
        <w:tc>
          <w:tcPr>
            <w:tcW w:w="2126" w:type="dxa"/>
          </w:tcPr>
          <w:p w14:paraId="5D36F813" w14:textId="77777777" w:rsidR="006A1765" w:rsidRDefault="006A1765" w:rsidP="00616643">
            <w:pPr>
              <w:widowControl/>
              <w:tabs>
                <w:tab w:val="left" w:pos="527"/>
              </w:tabs>
              <w:jc w:val="left"/>
              <w:rPr>
                <w:rFonts w:ascii="Calibri" w:eastAsia="Calibri" w:hAnsi="Calibri" w:cs="Times New Roman"/>
                <w:b/>
                <w:szCs w:val="22"/>
              </w:rPr>
            </w:pPr>
            <w:r w:rsidRPr="00507517">
              <w:rPr>
                <w:rFonts w:ascii="Calibri" w:eastAsia="Calibri" w:hAnsi="Calibri" w:cs="Times New Roman"/>
                <w:b/>
                <w:szCs w:val="22"/>
              </w:rPr>
              <w:t>Cena</w:t>
            </w:r>
            <w:r>
              <w:rPr>
                <w:rFonts w:ascii="Calibri" w:eastAsia="Calibri" w:hAnsi="Calibri" w:cs="Times New Roman"/>
                <w:b/>
                <w:szCs w:val="22"/>
              </w:rPr>
              <w:t xml:space="preserve"> (provizija v %)</w:t>
            </w:r>
          </w:p>
          <w:p w14:paraId="20D7D8E8" w14:textId="77777777" w:rsidR="006A1765" w:rsidRPr="00507517" w:rsidRDefault="006A1765" w:rsidP="00616643">
            <w:pPr>
              <w:widowControl/>
              <w:tabs>
                <w:tab w:val="left" w:pos="527"/>
              </w:tabs>
              <w:jc w:val="left"/>
              <w:rPr>
                <w:rFonts w:ascii="Calibri" w:eastAsia="Calibri" w:hAnsi="Calibri" w:cs="Times New Roman"/>
                <w:b/>
                <w:szCs w:val="22"/>
              </w:rPr>
            </w:pPr>
            <w:r w:rsidRPr="00C70F75">
              <w:rPr>
                <w:rFonts w:ascii="Calibri" w:eastAsia="Calibri" w:hAnsi="Calibri" w:cs="Times New Roman"/>
                <w:szCs w:val="22"/>
              </w:rPr>
              <w:t xml:space="preserve">(brez </w:t>
            </w:r>
            <w:r>
              <w:rPr>
                <w:rFonts w:ascii="Calibri" w:eastAsia="Calibri" w:hAnsi="Calibri" w:cs="Times New Roman"/>
                <w:szCs w:val="22"/>
              </w:rPr>
              <w:t>davka</w:t>
            </w:r>
            <w:r w:rsidRPr="00C70F75">
              <w:rPr>
                <w:rFonts w:ascii="Calibri" w:eastAsia="Calibri" w:hAnsi="Calibri" w:cs="Times New Roman"/>
                <w:szCs w:val="22"/>
              </w:rPr>
              <w:t>)</w:t>
            </w:r>
          </w:p>
        </w:tc>
        <w:tc>
          <w:tcPr>
            <w:tcW w:w="1134" w:type="dxa"/>
          </w:tcPr>
          <w:p w14:paraId="13A8F441" w14:textId="77777777" w:rsidR="006A1765" w:rsidRDefault="006A1765" w:rsidP="00616643">
            <w:pPr>
              <w:widowControl/>
              <w:tabs>
                <w:tab w:val="left" w:pos="527"/>
              </w:tabs>
              <w:jc w:val="center"/>
              <w:rPr>
                <w:rFonts w:ascii="Calibri" w:eastAsia="Calibri" w:hAnsi="Calibri" w:cs="Times New Roman"/>
                <w:b/>
                <w:szCs w:val="22"/>
              </w:rPr>
            </w:pPr>
            <w:r w:rsidRPr="00542D3B">
              <w:rPr>
                <w:rFonts w:ascii="Calibri" w:eastAsia="Calibri" w:hAnsi="Calibri" w:cs="Times New Roman"/>
                <w:b/>
                <w:szCs w:val="22"/>
              </w:rPr>
              <w:t xml:space="preserve">Utež </w:t>
            </w:r>
            <w:r w:rsidRPr="00542D3B">
              <w:rPr>
                <w:rFonts w:ascii="Calibri" w:eastAsia="Calibri" w:hAnsi="Calibri" w:cs="Times New Roman"/>
                <w:szCs w:val="22"/>
              </w:rPr>
              <w:t>(v%)</w:t>
            </w:r>
          </w:p>
        </w:tc>
      </w:tr>
      <w:tr w:rsidR="006A1765" w:rsidRPr="00507517" w14:paraId="5E3993C1" w14:textId="77777777" w:rsidTr="00616643">
        <w:tc>
          <w:tcPr>
            <w:tcW w:w="562" w:type="dxa"/>
            <w:tcBorders>
              <w:top w:val="single" w:sz="4" w:space="0" w:color="auto"/>
              <w:left w:val="single" w:sz="4" w:space="0" w:color="auto"/>
            </w:tcBorders>
          </w:tcPr>
          <w:p w14:paraId="02B9D7A3" w14:textId="77777777" w:rsidR="006A1765" w:rsidRPr="00507517" w:rsidRDefault="006A1765" w:rsidP="00616643">
            <w:pPr>
              <w:widowControl/>
              <w:tabs>
                <w:tab w:val="left" w:pos="527"/>
              </w:tabs>
              <w:jc w:val="left"/>
              <w:rPr>
                <w:rFonts w:eastAsia="Calibri" w:cs="Times New Roman"/>
                <w:b/>
                <w:color w:val="0070C0"/>
                <w:sz w:val="22"/>
                <w:szCs w:val="22"/>
              </w:rPr>
            </w:pPr>
            <w:proofErr w:type="spellStart"/>
            <w:r>
              <w:rPr>
                <w:rFonts w:ascii="Calibri" w:eastAsia="Calibri" w:hAnsi="Calibri" w:cs="Times New Roman"/>
                <w:b/>
                <w:szCs w:val="22"/>
              </w:rPr>
              <w:t>I.a</w:t>
            </w:r>
            <w:proofErr w:type="spellEnd"/>
          </w:p>
        </w:tc>
        <w:tc>
          <w:tcPr>
            <w:tcW w:w="4111" w:type="dxa"/>
          </w:tcPr>
          <w:p w14:paraId="2E92468E" w14:textId="25EDFCEA" w:rsidR="006A1765" w:rsidRPr="003F19AA" w:rsidRDefault="006A1765" w:rsidP="003A2AFE">
            <w:pPr>
              <w:widowControl/>
              <w:tabs>
                <w:tab w:val="left" w:pos="527"/>
              </w:tabs>
              <w:jc w:val="left"/>
              <w:rPr>
                <w:rFonts w:ascii="Calibri" w:eastAsia="Calibri" w:hAnsi="Calibri" w:cs="Times New Roman"/>
                <w:b/>
                <w:szCs w:val="22"/>
                <w:highlight w:val="yellow"/>
              </w:rPr>
            </w:pPr>
            <w:r w:rsidRPr="0077402C">
              <w:rPr>
                <w:rFonts w:ascii="Calibri" w:eastAsia="Calibri" w:hAnsi="Calibri" w:cs="Times New Roman"/>
                <w:szCs w:val="22"/>
              </w:rPr>
              <w:t xml:space="preserve">Posredniška provizija za prodajo posameznih </w:t>
            </w:r>
            <w:r w:rsidR="003A2AFE" w:rsidRPr="0077402C">
              <w:rPr>
                <w:rFonts w:ascii="Calibri" w:eastAsia="Calibri" w:hAnsi="Calibri" w:cs="Times New Roman"/>
                <w:szCs w:val="22"/>
              </w:rPr>
              <w:t>delov stavbe</w:t>
            </w:r>
          </w:p>
        </w:tc>
        <w:tc>
          <w:tcPr>
            <w:tcW w:w="2126" w:type="dxa"/>
          </w:tcPr>
          <w:p w14:paraId="3CA99439" w14:textId="77777777" w:rsidR="006A1765" w:rsidRPr="00507517" w:rsidRDefault="006A1765" w:rsidP="00616643">
            <w:pPr>
              <w:widowControl/>
              <w:tabs>
                <w:tab w:val="left" w:pos="527"/>
              </w:tabs>
              <w:jc w:val="left"/>
              <w:rPr>
                <w:rFonts w:ascii="Calibri" w:eastAsia="Calibri" w:hAnsi="Calibri" w:cs="Times New Roman"/>
                <w:b/>
                <w:szCs w:val="22"/>
              </w:rPr>
            </w:pPr>
          </w:p>
        </w:tc>
        <w:tc>
          <w:tcPr>
            <w:tcW w:w="1134" w:type="dxa"/>
          </w:tcPr>
          <w:p w14:paraId="50A828FF" w14:textId="2770666B" w:rsidR="006A1765" w:rsidRPr="00C37F62" w:rsidRDefault="00FD48A4" w:rsidP="00616643">
            <w:pPr>
              <w:widowControl/>
              <w:tabs>
                <w:tab w:val="left" w:pos="527"/>
              </w:tabs>
              <w:jc w:val="center"/>
              <w:rPr>
                <w:rFonts w:ascii="Calibri" w:eastAsia="Calibri" w:hAnsi="Calibri" w:cs="Times New Roman"/>
                <w:szCs w:val="22"/>
              </w:rPr>
            </w:pPr>
            <w:r w:rsidRPr="0077402C">
              <w:rPr>
                <w:rFonts w:ascii="Calibri" w:eastAsia="Calibri" w:hAnsi="Calibri" w:cs="Times New Roman"/>
                <w:szCs w:val="22"/>
              </w:rPr>
              <w:t>90</w:t>
            </w:r>
          </w:p>
        </w:tc>
      </w:tr>
    </w:tbl>
    <w:p w14:paraId="509CC26E" w14:textId="77777777" w:rsidR="006A1765" w:rsidRDefault="006A1765" w:rsidP="006A1765">
      <w:pPr>
        <w:widowControl/>
        <w:spacing w:after="0"/>
        <w:jc w:val="left"/>
      </w:pPr>
      <w:r w:rsidRPr="00FD6D75">
        <w:rPr>
          <w:u w:val="single"/>
        </w:rPr>
        <w:t>Opomba</w:t>
      </w:r>
      <w:r w:rsidRPr="00FD6D75">
        <w:t xml:space="preserve">: </w:t>
      </w:r>
    </w:p>
    <w:p w14:paraId="28DBC743" w14:textId="77777777" w:rsidR="006A1765" w:rsidRDefault="006A1765" w:rsidP="006A1765">
      <w:pPr>
        <w:pStyle w:val="ListParagraph"/>
        <w:widowControl/>
        <w:numPr>
          <w:ilvl w:val="0"/>
          <w:numId w:val="23"/>
        </w:numPr>
        <w:spacing w:after="0"/>
        <w:jc w:val="left"/>
      </w:pPr>
      <w:r>
        <w:t>P</w:t>
      </w:r>
      <w:r w:rsidRPr="00FD6D75">
        <w:t>onudnik pod ceno navede višino ponujene provizije za prodajo nepremičnine</w:t>
      </w:r>
      <w:r>
        <w:t>.</w:t>
      </w:r>
    </w:p>
    <w:p w14:paraId="12780BE4" w14:textId="77777777" w:rsidR="006A1765" w:rsidRPr="00B93119" w:rsidRDefault="006A1765" w:rsidP="006A1765">
      <w:pPr>
        <w:pStyle w:val="ListParagraph"/>
        <w:numPr>
          <w:ilvl w:val="0"/>
          <w:numId w:val="23"/>
        </w:numPr>
      </w:pPr>
      <w:r>
        <w:t>Ponudnik ne sme ponuditi cene 0.</w:t>
      </w:r>
    </w:p>
    <w:p w14:paraId="226CE64C" w14:textId="77777777" w:rsidR="006A1765" w:rsidRDefault="006A1765" w:rsidP="006A1765">
      <w:pPr>
        <w:pStyle w:val="ListParagraph"/>
        <w:widowControl/>
        <w:numPr>
          <w:ilvl w:val="0"/>
          <w:numId w:val="23"/>
        </w:numPr>
        <w:spacing w:after="0"/>
      </w:pPr>
      <w:r w:rsidRPr="00F22E70">
        <w:t>Naročnik navaja, da mora ponudnik izoblikovati svojo ponudbeno ceno/provizij</w:t>
      </w:r>
      <w:r>
        <w:t>o</w:t>
      </w:r>
      <w:r w:rsidRPr="00F22E70">
        <w:t xml:space="preserve"> skladno z veljavnim Zakon</w:t>
      </w:r>
      <w:r>
        <w:t>om</w:t>
      </w:r>
      <w:r w:rsidRPr="00F22E70">
        <w:t xml:space="preserve"> o nepremičninskem posredovanju (ZNPosr)</w:t>
      </w:r>
      <w:r>
        <w:t>.</w:t>
      </w:r>
    </w:p>
    <w:p w14:paraId="46CBBB7D" w14:textId="77777777" w:rsidR="006A1765" w:rsidRPr="006222DB" w:rsidRDefault="006A1765" w:rsidP="006A1765">
      <w:pPr>
        <w:pStyle w:val="ListParagraph"/>
        <w:numPr>
          <w:ilvl w:val="0"/>
          <w:numId w:val="6"/>
        </w:numPr>
      </w:pPr>
      <w:r>
        <w:t xml:space="preserve">V ponudbeno ceno ponudnik ne sme vključiti stroškov dodatnega oglaševanja. </w:t>
      </w:r>
      <w:r w:rsidRPr="008D2D56">
        <w:t>Storitve dodatnega oglaševanja bo izvajal naročnik sam</w:t>
      </w:r>
      <w:r>
        <w:t>.</w:t>
      </w:r>
    </w:p>
    <w:p w14:paraId="10E48800" w14:textId="77777777" w:rsidR="006A1765" w:rsidRPr="00B93119" w:rsidRDefault="006A1765" w:rsidP="006A1765">
      <w:pPr>
        <w:pStyle w:val="ListParagraph"/>
        <w:numPr>
          <w:ilvl w:val="0"/>
          <w:numId w:val="23"/>
        </w:numPr>
      </w:pPr>
      <w:r>
        <w:t>V kolikor ponudnik ne bo izpolnil vseh postavk v tabeli, bo njegova ponudba izločena.</w:t>
      </w:r>
    </w:p>
    <w:p w14:paraId="2A421675" w14:textId="2D542A66" w:rsidR="006A1765" w:rsidRDefault="006A1765" w:rsidP="006A1765">
      <w:pPr>
        <w:widowControl/>
        <w:spacing w:after="0"/>
        <w:jc w:val="left"/>
        <w:rPr>
          <w:sz w:val="22"/>
          <w:szCs w:val="22"/>
        </w:rPr>
      </w:pPr>
      <w:r w:rsidRPr="00542D3B">
        <w:rPr>
          <w:rFonts w:eastAsia="Calibri" w:cs="Times New Roman"/>
          <w:b/>
          <w:sz w:val="22"/>
          <w:szCs w:val="22"/>
        </w:rPr>
        <w:t>P</w:t>
      </w:r>
      <w:r w:rsidRPr="00542D3B">
        <w:rPr>
          <w:rFonts w:eastAsia="Calibri" w:cs="Times New Roman"/>
          <w:b/>
          <w:sz w:val="22"/>
          <w:szCs w:val="22"/>
          <w:vertAlign w:val="subscript"/>
        </w:rPr>
        <w:t xml:space="preserve">A </w:t>
      </w:r>
      <w:r w:rsidRPr="00542D3B">
        <w:rPr>
          <w:rFonts w:eastAsia="Calibri" w:cs="Times New Roman"/>
          <w:sz w:val="22"/>
          <w:szCs w:val="22"/>
          <w:vertAlign w:val="subscript"/>
        </w:rPr>
        <w:t>(1,2,3 …</w:t>
      </w:r>
      <w:r w:rsidRPr="00542D3B">
        <w:rPr>
          <w:rFonts w:eastAsia="Calibri" w:cs="Times New Roman"/>
          <w:b/>
          <w:sz w:val="22"/>
          <w:szCs w:val="22"/>
          <w:vertAlign w:val="subscript"/>
        </w:rPr>
        <w:t xml:space="preserve"> - </w:t>
      </w:r>
      <w:r w:rsidRPr="00542D3B">
        <w:rPr>
          <w:rFonts w:eastAsia="Calibri" w:cs="Times New Roman"/>
          <w:sz w:val="22"/>
          <w:szCs w:val="22"/>
          <w:vertAlign w:val="subscript"/>
        </w:rPr>
        <w:t>prejete ponudbe)</w:t>
      </w:r>
      <w:r w:rsidRPr="00542D3B">
        <w:rPr>
          <w:sz w:val="22"/>
          <w:szCs w:val="22"/>
        </w:rPr>
        <w:t xml:space="preserve"> = </w:t>
      </w:r>
      <w:proofErr w:type="spellStart"/>
      <w:r w:rsidRPr="00542D3B">
        <w:rPr>
          <w:sz w:val="22"/>
          <w:szCs w:val="22"/>
        </w:rPr>
        <w:t>I.a</w:t>
      </w:r>
      <w:proofErr w:type="spellEnd"/>
      <w:r w:rsidRPr="00542D3B">
        <w:rPr>
          <w:sz w:val="22"/>
          <w:szCs w:val="22"/>
        </w:rPr>
        <w:t xml:space="preserve"> * </w:t>
      </w:r>
      <w:r w:rsidR="006334C1" w:rsidRPr="0077402C">
        <w:rPr>
          <w:sz w:val="22"/>
          <w:szCs w:val="22"/>
        </w:rPr>
        <w:t>9</w:t>
      </w:r>
      <w:r w:rsidRPr="0077402C">
        <w:rPr>
          <w:sz w:val="22"/>
          <w:szCs w:val="22"/>
        </w:rPr>
        <w:t xml:space="preserve">0 </w:t>
      </w:r>
    </w:p>
    <w:p w14:paraId="446451A8" w14:textId="77777777" w:rsidR="006A1765" w:rsidRDefault="006A1765" w:rsidP="006A1765">
      <w:pPr>
        <w:widowControl/>
        <w:spacing w:after="0"/>
        <w:jc w:val="left"/>
        <w:rPr>
          <w:sz w:val="22"/>
          <w:szCs w:val="22"/>
        </w:rPr>
      </w:pPr>
    </w:p>
    <w:p w14:paraId="579D7AFD" w14:textId="0B3D2B09" w:rsidR="006A1765" w:rsidRPr="00C37F62" w:rsidRDefault="006A1765" w:rsidP="006A1765">
      <w:pPr>
        <w:widowControl/>
        <w:spacing w:after="0"/>
        <w:rPr>
          <w:rFonts w:eastAsia="Arial Unicode MS" w:cs="Times New Roman"/>
          <w:b/>
          <w:color w:val="0070C0"/>
          <w:sz w:val="22"/>
          <w:szCs w:val="22"/>
          <w:lang w:eastAsia="sl-SI"/>
        </w:rPr>
      </w:pPr>
      <w:r w:rsidRPr="00674D56">
        <w:rPr>
          <w:rFonts w:eastAsia="Arial Unicode MS" w:cs="Times New Roman"/>
          <w:b/>
          <w:color w:val="0070C0"/>
          <w:sz w:val="22"/>
          <w:szCs w:val="22"/>
          <w:lang w:eastAsia="sl-SI"/>
        </w:rPr>
        <w:t>P</w:t>
      </w:r>
      <w:r>
        <w:rPr>
          <w:rFonts w:eastAsia="Arial Unicode MS" w:cs="Times New Roman"/>
          <w:b/>
          <w:color w:val="0070C0"/>
          <w:sz w:val="22"/>
          <w:szCs w:val="22"/>
          <w:vertAlign w:val="subscript"/>
          <w:lang w:eastAsia="sl-SI"/>
        </w:rPr>
        <w:t>B</w:t>
      </w:r>
      <w:r w:rsidRPr="00674D56">
        <w:rPr>
          <w:rFonts w:eastAsia="Arial Unicode MS" w:cs="Times New Roman"/>
          <w:b/>
          <w:color w:val="0070C0"/>
          <w:sz w:val="22"/>
          <w:szCs w:val="22"/>
          <w:lang w:eastAsia="sl-SI"/>
        </w:rPr>
        <w:t xml:space="preserve"> … višina provizije za prodajo </w:t>
      </w:r>
      <w:r>
        <w:rPr>
          <w:rFonts w:eastAsia="Arial Unicode MS" w:cs="Times New Roman"/>
          <w:b/>
          <w:color w:val="0070C0"/>
          <w:sz w:val="22"/>
          <w:szCs w:val="22"/>
          <w:lang w:eastAsia="sl-SI"/>
        </w:rPr>
        <w:t>nepremičnine kot celota</w:t>
      </w:r>
      <w:r w:rsidR="00033954">
        <w:rPr>
          <w:rFonts w:eastAsia="Arial Unicode MS" w:cs="Times New Roman"/>
          <w:b/>
          <w:color w:val="0070C0"/>
          <w:sz w:val="22"/>
          <w:szCs w:val="22"/>
          <w:lang w:eastAsia="sl-SI"/>
        </w:rPr>
        <w:t>/paketna prodaja</w:t>
      </w:r>
      <w:r w:rsidR="00D21301">
        <w:rPr>
          <w:rFonts w:eastAsia="Arial Unicode MS" w:cs="Times New Roman"/>
          <w:b/>
          <w:color w:val="0070C0"/>
          <w:sz w:val="22"/>
          <w:szCs w:val="22"/>
          <w:lang w:eastAsia="sl-SI"/>
        </w:rPr>
        <w:t xml:space="preserve"> posameznih delov stavbe</w:t>
      </w:r>
    </w:p>
    <w:p w14:paraId="4F841766" w14:textId="77777777" w:rsidR="006A1765" w:rsidRDefault="006A1765" w:rsidP="006A1765">
      <w:pPr>
        <w:widowControl/>
        <w:spacing w:after="0"/>
        <w:jc w:val="left"/>
        <w:rPr>
          <w:sz w:val="22"/>
          <w:szCs w:val="22"/>
        </w:rPr>
      </w:pPr>
    </w:p>
    <w:tbl>
      <w:tblPr>
        <w:tblStyle w:val="Tabelamrea7"/>
        <w:tblW w:w="7933" w:type="dxa"/>
        <w:tblLayout w:type="fixed"/>
        <w:tblLook w:val="04A0" w:firstRow="1" w:lastRow="0" w:firstColumn="1" w:lastColumn="0" w:noHBand="0" w:noVBand="1"/>
      </w:tblPr>
      <w:tblGrid>
        <w:gridCol w:w="562"/>
        <w:gridCol w:w="4111"/>
        <w:gridCol w:w="2126"/>
        <w:gridCol w:w="1134"/>
      </w:tblGrid>
      <w:tr w:rsidR="006A1765" w:rsidRPr="00507517" w14:paraId="3CE57A38" w14:textId="77777777" w:rsidTr="00616643">
        <w:tc>
          <w:tcPr>
            <w:tcW w:w="7933" w:type="dxa"/>
            <w:gridSpan w:val="4"/>
            <w:tcBorders>
              <w:top w:val="single" w:sz="4" w:space="0" w:color="auto"/>
              <w:left w:val="single" w:sz="4" w:space="0" w:color="auto"/>
            </w:tcBorders>
          </w:tcPr>
          <w:p w14:paraId="19827594" w14:textId="77777777" w:rsidR="006A1765" w:rsidRPr="00507517" w:rsidRDefault="006A1765" w:rsidP="00616643">
            <w:pPr>
              <w:widowControl/>
              <w:tabs>
                <w:tab w:val="left" w:pos="527"/>
              </w:tabs>
              <w:jc w:val="left"/>
              <w:rPr>
                <w:rFonts w:ascii="Calibri" w:eastAsia="Calibri" w:hAnsi="Calibri" w:cs="Times New Roman"/>
                <w:b/>
                <w:szCs w:val="22"/>
              </w:rPr>
            </w:pPr>
            <w:r>
              <w:rPr>
                <w:rFonts w:ascii="Calibri" w:eastAsia="Calibri" w:hAnsi="Calibri" w:cs="Times New Roman"/>
                <w:b/>
                <w:szCs w:val="22"/>
              </w:rPr>
              <w:t>Ferrarska ulica 16, Koper</w:t>
            </w:r>
          </w:p>
        </w:tc>
      </w:tr>
      <w:tr w:rsidR="006A1765" w:rsidRPr="00507517" w14:paraId="4A3231BA" w14:textId="77777777" w:rsidTr="00616643">
        <w:tc>
          <w:tcPr>
            <w:tcW w:w="562" w:type="dxa"/>
            <w:tcBorders>
              <w:top w:val="single" w:sz="4" w:space="0" w:color="auto"/>
              <w:left w:val="single" w:sz="4" w:space="0" w:color="auto"/>
            </w:tcBorders>
          </w:tcPr>
          <w:p w14:paraId="4A8E8CD0" w14:textId="77777777" w:rsidR="006A1765" w:rsidRPr="00507517" w:rsidRDefault="006A1765" w:rsidP="00616643">
            <w:pPr>
              <w:widowControl/>
              <w:tabs>
                <w:tab w:val="left" w:pos="527"/>
              </w:tabs>
              <w:jc w:val="left"/>
              <w:rPr>
                <w:rFonts w:eastAsia="Calibri" w:cs="Times New Roman"/>
                <w:b/>
                <w:color w:val="0070C0"/>
                <w:sz w:val="22"/>
                <w:szCs w:val="22"/>
              </w:rPr>
            </w:pPr>
            <w:r w:rsidRPr="00507517">
              <w:rPr>
                <w:rFonts w:eastAsia="Calibri" w:cs="Times New Roman"/>
                <w:b/>
                <w:color w:val="0070C0"/>
                <w:sz w:val="22"/>
                <w:szCs w:val="22"/>
              </w:rPr>
              <w:t>P</w:t>
            </w:r>
            <w:r>
              <w:rPr>
                <w:rFonts w:eastAsia="Calibri" w:cs="Times New Roman"/>
                <w:b/>
                <w:color w:val="0070C0"/>
                <w:sz w:val="22"/>
                <w:szCs w:val="22"/>
                <w:vertAlign w:val="subscript"/>
              </w:rPr>
              <w:t>B</w:t>
            </w:r>
          </w:p>
        </w:tc>
        <w:tc>
          <w:tcPr>
            <w:tcW w:w="4111" w:type="dxa"/>
          </w:tcPr>
          <w:p w14:paraId="59BCD291" w14:textId="77777777" w:rsidR="006A1765" w:rsidRPr="00507517" w:rsidRDefault="006A1765" w:rsidP="00616643">
            <w:pPr>
              <w:widowControl/>
              <w:tabs>
                <w:tab w:val="left" w:pos="527"/>
              </w:tabs>
              <w:jc w:val="left"/>
              <w:rPr>
                <w:rFonts w:ascii="Calibri" w:eastAsia="Calibri" w:hAnsi="Calibri" w:cs="Times New Roman"/>
                <w:b/>
                <w:szCs w:val="22"/>
              </w:rPr>
            </w:pPr>
          </w:p>
        </w:tc>
        <w:tc>
          <w:tcPr>
            <w:tcW w:w="2126" w:type="dxa"/>
          </w:tcPr>
          <w:p w14:paraId="3BE6D7B2" w14:textId="77777777" w:rsidR="006A1765" w:rsidRDefault="006A1765" w:rsidP="00616643">
            <w:pPr>
              <w:widowControl/>
              <w:tabs>
                <w:tab w:val="left" w:pos="527"/>
              </w:tabs>
              <w:jc w:val="left"/>
              <w:rPr>
                <w:rFonts w:ascii="Calibri" w:eastAsia="Calibri" w:hAnsi="Calibri" w:cs="Times New Roman"/>
                <w:b/>
                <w:szCs w:val="22"/>
              </w:rPr>
            </w:pPr>
            <w:r w:rsidRPr="00507517">
              <w:rPr>
                <w:rFonts w:ascii="Calibri" w:eastAsia="Calibri" w:hAnsi="Calibri" w:cs="Times New Roman"/>
                <w:b/>
                <w:szCs w:val="22"/>
              </w:rPr>
              <w:t>Cena</w:t>
            </w:r>
            <w:r>
              <w:rPr>
                <w:rFonts w:ascii="Calibri" w:eastAsia="Calibri" w:hAnsi="Calibri" w:cs="Times New Roman"/>
                <w:b/>
                <w:szCs w:val="22"/>
              </w:rPr>
              <w:t xml:space="preserve"> (provizija v %)</w:t>
            </w:r>
          </w:p>
          <w:p w14:paraId="21EDAB65" w14:textId="77777777" w:rsidR="006A1765" w:rsidRPr="00507517" w:rsidRDefault="006A1765" w:rsidP="00616643">
            <w:pPr>
              <w:widowControl/>
              <w:tabs>
                <w:tab w:val="left" w:pos="527"/>
              </w:tabs>
              <w:jc w:val="left"/>
              <w:rPr>
                <w:rFonts w:ascii="Calibri" w:eastAsia="Calibri" w:hAnsi="Calibri" w:cs="Times New Roman"/>
                <w:b/>
                <w:szCs w:val="22"/>
              </w:rPr>
            </w:pPr>
            <w:r w:rsidRPr="00C70F75">
              <w:rPr>
                <w:rFonts w:ascii="Calibri" w:eastAsia="Calibri" w:hAnsi="Calibri" w:cs="Times New Roman"/>
                <w:szCs w:val="22"/>
              </w:rPr>
              <w:t xml:space="preserve">(brez </w:t>
            </w:r>
            <w:r>
              <w:rPr>
                <w:rFonts w:ascii="Calibri" w:eastAsia="Calibri" w:hAnsi="Calibri" w:cs="Times New Roman"/>
                <w:szCs w:val="22"/>
              </w:rPr>
              <w:t>davka</w:t>
            </w:r>
            <w:r w:rsidRPr="00C70F75">
              <w:rPr>
                <w:rFonts w:ascii="Calibri" w:eastAsia="Calibri" w:hAnsi="Calibri" w:cs="Times New Roman"/>
                <w:szCs w:val="22"/>
              </w:rPr>
              <w:t>)</w:t>
            </w:r>
          </w:p>
        </w:tc>
        <w:tc>
          <w:tcPr>
            <w:tcW w:w="1134" w:type="dxa"/>
          </w:tcPr>
          <w:p w14:paraId="35D51277" w14:textId="77777777" w:rsidR="006A1765" w:rsidRDefault="006A1765" w:rsidP="00616643">
            <w:pPr>
              <w:widowControl/>
              <w:tabs>
                <w:tab w:val="left" w:pos="527"/>
              </w:tabs>
              <w:jc w:val="center"/>
              <w:rPr>
                <w:rFonts w:ascii="Calibri" w:eastAsia="Calibri" w:hAnsi="Calibri" w:cs="Times New Roman"/>
                <w:b/>
                <w:szCs w:val="22"/>
              </w:rPr>
            </w:pPr>
            <w:r w:rsidRPr="00542D3B">
              <w:rPr>
                <w:rFonts w:ascii="Calibri" w:eastAsia="Calibri" w:hAnsi="Calibri" w:cs="Times New Roman"/>
                <w:b/>
                <w:szCs w:val="22"/>
              </w:rPr>
              <w:t xml:space="preserve">Utež </w:t>
            </w:r>
            <w:r w:rsidRPr="00542D3B">
              <w:rPr>
                <w:rFonts w:ascii="Calibri" w:eastAsia="Calibri" w:hAnsi="Calibri" w:cs="Times New Roman"/>
                <w:szCs w:val="22"/>
              </w:rPr>
              <w:t>(v%)</w:t>
            </w:r>
          </w:p>
        </w:tc>
      </w:tr>
      <w:tr w:rsidR="006A1765" w:rsidRPr="00507517" w14:paraId="184CDE23" w14:textId="77777777" w:rsidTr="00616643">
        <w:tc>
          <w:tcPr>
            <w:tcW w:w="562" w:type="dxa"/>
            <w:tcBorders>
              <w:top w:val="single" w:sz="4" w:space="0" w:color="auto"/>
              <w:left w:val="single" w:sz="4" w:space="0" w:color="auto"/>
            </w:tcBorders>
          </w:tcPr>
          <w:p w14:paraId="02AA85E4" w14:textId="77777777" w:rsidR="006A1765" w:rsidRPr="00507517" w:rsidRDefault="006A1765" w:rsidP="00616643">
            <w:pPr>
              <w:widowControl/>
              <w:tabs>
                <w:tab w:val="left" w:pos="527"/>
              </w:tabs>
              <w:jc w:val="left"/>
              <w:rPr>
                <w:rFonts w:eastAsia="Calibri" w:cs="Times New Roman"/>
                <w:b/>
                <w:color w:val="0070C0"/>
                <w:sz w:val="22"/>
                <w:szCs w:val="22"/>
              </w:rPr>
            </w:pPr>
            <w:proofErr w:type="spellStart"/>
            <w:r>
              <w:rPr>
                <w:rFonts w:ascii="Calibri" w:eastAsia="Calibri" w:hAnsi="Calibri" w:cs="Times New Roman"/>
                <w:b/>
                <w:szCs w:val="22"/>
              </w:rPr>
              <w:t>I.b</w:t>
            </w:r>
            <w:proofErr w:type="spellEnd"/>
          </w:p>
        </w:tc>
        <w:tc>
          <w:tcPr>
            <w:tcW w:w="4111" w:type="dxa"/>
          </w:tcPr>
          <w:p w14:paraId="62DF1CB8" w14:textId="7FCFA287" w:rsidR="006A1765" w:rsidRPr="003F19AA" w:rsidRDefault="006A1765" w:rsidP="00616643">
            <w:pPr>
              <w:widowControl/>
              <w:tabs>
                <w:tab w:val="left" w:pos="527"/>
              </w:tabs>
              <w:jc w:val="left"/>
              <w:rPr>
                <w:rFonts w:ascii="Calibri" w:eastAsia="Calibri" w:hAnsi="Calibri" w:cs="Times New Roman"/>
                <w:b/>
                <w:szCs w:val="22"/>
                <w:highlight w:val="yellow"/>
              </w:rPr>
            </w:pPr>
            <w:r w:rsidRPr="0077402C">
              <w:rPr>
                <w:rFonts w:ascii="Calibri" w:eastAsia="Calibri" w:hAnsi="Calibri" w:cs="Times New Roman"/>
                <w:szCs w:val="22"/>
              </w:rPr>
              <w:t>Posredniška provizija za prodajo nepremičnin</w:t>
            </w:r>
            <w:r w:rsidR="001C6190" w:rsidRPr="0077402C">
              <w:rPr>
                <w:rFonts w:ascii="Calibri" w:eastAsia="Calibri" w:hAnsi="Calibri" w:cs="Times New Roman"/>
                <w:szCs w:val="22"/>
              </w:rPr>
              <w:t>e kot celote</w:t>
            </w:r>
            <w:r w:rsidR="00033954">
              <w:rPr>
                <w:rFonts w:ascii="Calibri" w:eastAsia="Calibri" w:hAnsi="Calibri" w:cs="Times New Roman"/>
                <w:szCs w:val="22"/>
              </w:rPr>
              <w:t>/paketna prodaja</w:t>
            </w:r>
            <w:r w:rsidR="006F3D27">
              <w:rPr>
                <w:rFonts w:ascii="Calibri" w:eastAsia="Calibri" w:hAnsi="Calibri" w:cs="Times New Roman"/>
                <w:szCs w:val="22"/>
              </w:rPr>
              <w:t xml:space="preserve"> </w:t>
            </w:r>
            <w:r w:rsidR="006F3D27" w:rsidRPr="006F3D27">
              <w:rPr>
                <w:rFonts w:ascii="Calibri" w:eastAsia="Calibri" w:hAnsi="Calibri" w:cs="Times New Roman"/>
                <w:szCs w:val="22"/>
              </w:rPr>
              <w:t>prodajo posameznih delov stavbe</w:t>
            </w:r>
          </w:p>
        </w:tc>
        <w:tc>
          <w:tcPr>
            <w:tcW w:w="2126" w:type="dxa"/>
          </w:tcPr>
          <w:p w14:paraId="245DB516" w14:textId="77777777" w:rsidR="006A1765" w:rsidRPr="00507517" w:rsidRDefault="006A1765" w:rsidP="00616643">
            <w:pPr>
              <w:widowControl/>
              <w:tabs>
                <w:tab w:val="left" w:pos="527"/>
              </w:tabs>
              <w:jc w:val="left"/>
              <w:rPr>
                <w:rFonts w:ascii="Calibri" w:eastAsia="Calibri" w:hAnsi="Calibri" w:cs="Times New Roman"/>
                <w:b/>
                <w:szCs w:val="22"/>
              </w:rPr>
            </w:pPr>
          </w:p>
        </w:tc>
        <w:tc>
          <w:tcPr>
            <w:tcW w:w="1134" w:type="dxa"/>
          </w:tcPr>
          <w:p w14:paraId="39F8C93C" w14:textId="1E15DAD5" w:rsidR="006A1765" w:rsidRPr="00B772ED" w:rsidRDefault="005B7FB7" w:rsidP="00616643">
            <w:pPr>
              <w:widowControl/>
              <w:tabs>
                <w:tab w:val="left" w:pos="527"/>
              </w:tabs>
              <w:jc w:val="center"/>
              <w:rPr>
                <w:rFonts w:ascii="Calibri" w:eastAsia="Calibri" w:hAnsi="Calibri" w:cs="Times New Roman"/>
                <w:szCs w:val="22"/>
              </w:rPr>
            </w:pPr>
            <w:r>
              <w:rPr>
                <w:rFonts w:ascii="Calibri" w:eastAsia="Calibri" w:hAnsi="Calibri" w:cs="Times New Roman"/>
                <w:szCs w:val="22"/>
              </w:rPr>
              <w:t>10</w:t>
            </w:r>
          </w:p>
        </w:tc>
      </w:tr>
    </w:tbl>
    <w:p w14:paraId="57F2A84D" w14:textId="77777777" w:rsidR="006A1765" w:rsidRDefault="006A1765" w:rsidP="006A1765">
      <w:pPr>
        <w:widowControl/>
        <w:spacing w:after="0"/>
        <w:jc w:val="left"/>
      </w:pPr>
      <w:r w:rsidRPr="00FD6D75">
        <w:rPr>
          <w:u w:val="single"/>
        </w:rPr>
        <w:t>Opomba</w:t>
      </w:r>
      <w:r w:rsidRPr="00FD6D75">
        <w:t xml:space="preserve">: </w:t>
      </w:r>
    </w:p>
    <w:p w14:paraId="132F65AC" w14:textId="77777777" w:rsidR="006A1765" w:rsidRDefault="006A1765" w:rsidP="006A1765">
      <w:pPr>
        <w:pStyle w:val="ListParagraph"/>
        <w:widowControl/>
        <w:numPr>
          <w:ilvl w:val="0"/>
          <w:numId w:val="23"/>
        </w:numPr>
        <w:spacing w:after="0"/>
        <w:jc w:val="left"/>
      </w:pPr>
      <w:r>
        <w:t>P</w:t>
      </w:r>
      <w:r w:rsidRPr="00FD6D75">
        <w:t>onudnik pod ceno navede višino ponujene provizije za prodajo nepremičnine</w:t>
      </w:r>
      <w:r>
        <w:t>.</w:t>
      </w:r>
    </w:p>
    <w:p w14:paraId="1C5C26D7" w14:textId="77777777" w:rsidR="006A1765" w:rsidRPr="00B93119" w:rsidRDefault="006A1765" w:rsidP="006A1765">
      <w:pPr>
        <w:pStyle w:val="ListParagraph"/>
        <w:numPr>
          <w:ilvl w:val="0"/>
          <w:numId w:val="23"/>
        </w:numPr>
      </w:pPr>
      <w:r>
        <w:t>Ponudnik ne sme ponuditi cene 0.</w:t>
      </w:r>
    </w:p>
    <w:p w14:paraId="164AD828" w14:textId="77777777" w:rsidR="006A1765" w:rsidRDefault="006A1765" w:rsidP="006A1765">
      <w:pPr>
        <w:pStyle w:val="ListParagraph"/>
        <w:widowControl/>
        <w:numPr>
          <w:ilvl w:val="0"/>
          <w:numId w:val="23"/>
        </w:numPr>
        <w:spacing w:after="0"/>
      </w:pPr>
      <w:r w:rsidRPr="00F22E70">
        <w:t>Naročnik navaja, da mora ponudnik izoblikovati svojo ponudbeno ceno/provizij</w:t>
      </w:r>
      <w:r>
        <w:t>o</w:t>
      </w:r>
      <w:r w:rsidRPr="00F22E70">
        <w:t xml:space="preserve"> skladno z veljavnim Zakon</w:t>
      </w:r>
      <w:r>
        <w:t>om</w:t>
      </w:r>
      <w:r w:rsidRPr="00F22E70">
        <w:t xml:space="preserve"> o nepremičninskem posredovanju (ZNPosr)</w:t>
      </w:r>
      <w:r>
        <w:t>.</w:t>
      </w:r>
    </w:p>
    <w:p w14:paraId="50532609" w14:textId="77777777" w:rsidR="006A1765" w:rsidRPr="006222DB" w:rsidRDefault="006A1765" w:rsidP="006A1765">
      <w:pPr>
        <w:pStyle w:val="ListParagraph"/>
        <w:numPr>
          <w:ilvl w:val="0"/>
          <w:numId w:val="6"/>
        </w:numPr>
      </w:pPr>
      <w:r>
        <w:t xml:space="preserve">V ponudbeno ceno ponudnik ne sme vključiti stroškov dodatnega oglaševanja. </w:t>
      </w:r>
      <w:r w:rsidRPr="008D2D56">
        <w:t>Storitve dodatnega oglaševanja bo izvajal naročnik sam</w:t>
      </w:r>
      <w:r>
        <w:t>.</w:t>
      </w:r>
    </w:p>
    <w:p w14:paraId="20E70741" w14:textId="77777777" w:rsidR="006A1765" w:rsidRDefault="006A1765" w:rsidP="006A1765">
      <w:pPr>
        <w:pStyle w:val="ListParagraph"/>
        <w:numPr>
          <w:ilvl w:val="0"/>
          <w:numId w:val="23"/>
        </w:numPr>
      </w:pPr>
      <w:r>
        <w:t>V kolikor ponudnik ne bo izpolnil vseh postavk v tabeli, bo njegova ponudba izločena.</w:t>
      </w:r>
    </w:p>
    <w:p w14:paraId="33A01137" w14:textId="4778ED8D" w:rsidR="00A9571D" w:rsidRDefault="006A1765" w:rsidP="00EB4AAD">
      <w:r w:rsidRPr="00EB4AAD">
        <w:rPr>
          <w:rFonts w:eastAsia="Calibri" w:cs="Times New Roman"/>
          <w:b/>
          <w:sz w:val="22"/>
          <w:szCs w:val="22"/>
        </w:rPr>
        <w:t>P</w:t>
      </w:r>
      <w:r w:rsidRPr="00EB4AAD">
        <w:rPr>
          <w:rFonts w:eastAsia="Calibri" w:cs="Times New Roman"/>
          <w:b/>
          <w:sz w:val="22"/>
          <w:szCs w:val="22"/>
          <w:vertAlign w:val="subscript"/>
        </w:rPr>
        <w:t xml:space="preserve">B </w:t>
      </w:r>
      <w:r w:rsidRPr="00EB4AAD">
        <w:rPr>
          <w:rFonts w:eastAsia="Calibri" w:cs="Times New Roman"/>
          <w:sz w:val="22"/>
          <w:szCs w:val="22"/>
          <w:vertAlign w:val="subscript"/>
        </w:rPr>
        <w:t>(1,2,3 …</w:t>
      </w:r>
      <w:r w:rsidRPr="00EB4AAD">
        <w:rPr>
          <w:rFonts w:eastAsia="Calibri" w:cs="Times New Roman"/>
          <w:b/>
          <w:sz w:val="22"/>
          <w:szCs w:val="22"/>
          <w:vertAlign w:val="subscript"/>
        </w:rPr>
        <w:t xml:space="preserve"> - </w:t>
      </w:r>
      <w:r w:rsidRPr="00EB4AAD">
        <w:rPr>
          <w:rFonts w:eastAsia="Calibri" w:cs="Times New Roman"/>
          <w:sz w:val="22"/>
          <w:szCs w:val="22"/>
          <w:vertAlign w:val="subscript"/>
        </w:rPr>
        <w:t>prejete ponudbe)</w:t>
      </w:r>
      <w:r w:rsidRPr="00EB4AAD">
        <w:rPr>
          <w:sz w:val="22"/>
          <w:szCs w:val="22"/>
        </w:rPr>
        <w:t xml:space="preserve"> = </w:t>
      </w:r>
      <w:proofErr w:type="spellStart"/>
      <w:r w:rsidRPr="00EB4AAD">
        <w:rPr>
          <w:sz w:val="22"/>
          <w:szCs w:val="22"/>
        </w:rPr>
        <w:t>I.b</w:t>
      </w:r>
      <w:proofErr w:type="spellEnd"/>
      <w:r w:rsidRPr="00EB4AAD">
        <w:rPr>
          <w:sz w:val="22"/>
          <w:szCs w:val="22"/>
        </w:rPr>
        <w:t xml:space="preserve"> * </w:t>
      </w:r>
      <w:r w:rsidR="006334C1" w:rsidRPr="0077402C">
        <w:rPr>
          <w:sz w:val="22"/>
          <w:szCs w:val="22"/>
        </w:rPr>
        <w:t>10</w:t>
      </w:r>
    </w:p>
    <w:p w14:paraId="40D65C19" w14:textId="77777777" w:rsidR="00131B48" w:rsidRDefault="00131B48" w:rsidP="00B072EF">
      <w:pPr>
        <w:spacing w:after="0"/>
        <w:rPr>
          <w:rFonts w:eastAsia="Calibri" w:cs="Times New Roman"/>
          <w:sz w:val="22"/>
          <w:szCs w:val="22"/>
        </w:rPr>
      </w:pPr>
    </w:p>
    <w:p w14:paraId="3AE7BF37" w14:textId="4BF99502" w:rsidR="0070475B" w:rsidRDefault="00A9571D" w:rsidP="00B072EF">
      <w:pPr>
        <w:spacing w:after="0"/>
        <w:rPr>
          <w:rFonts w:eastAsia="Calibri" w:cs="Times New Roman"/>
          <w:sz w:val="22"/>
          <w:szCs w:val="22"/>
        </w:rPr>
      </w:pPr>
      <w:r w:rsidRPr="00096726">
        <w:rPr>
          <w:rFonts w:eastAsia="Calibri" w:cs="Times New Roman"/>
          <w:sz w:val="22"/>
          <w:szCs w:val="22"/>
        </w:rPr>
        <w:lastRenderedPageBreak/>
        <w:t xml:space="preserve">V </w:t>
      </w:r>
      <w:r w:rsidR="00FA2CF8" w:rsidRPr="00096726">
        <w:rPr>
          <w:rFonts w:eastAsia="Calibri" w:cs="Times New Roman"/>
          <w:sz w:val="22"/>
          <w:szCs w:val="22"/>
        </w:rPr>
        <w:t xml:space="preserve">ponudbeno ceno se </w:t>
      </w:r>
      <w:r w:rsidRPr="00096726">
        <w:rPr>
          <w:rFonts w:eastAsia="Calibri" w:cs="Times New Roman"/>
          <w:sz w:val="22"/>
          <w:szCs w:val="22"/>
        </w:rPr>
        <w:t xml:space="preserve">dodatno obračuna </w:t>
      </w:r>
      <w:r w:rsidR="003067E8">
        <w:rPr>
          <w:rFonts w:eastAsia="Calibri" w:cs="Times New Roman"/>
          <w:sz w:val="22"/>
          <w:szCs w:val="22"/>
        </w:rPr>
        <w:t>22</w:t>
      </w:r>
      <w:r w:rsidR="003067E8" w:rsidRPr="00096726">
        <w:rPr>
          <w:rFonts w:eastAsia="Calibri" w:cs="Times New Roman"/>
          <w:sz w:val="22"/>
          <w:szCs w:val="22"/>
        </w:rPr>
        <w:t xml:space="preserve"> </w:t>
      </w:r>
      <w:r w:rsidRPr="00096726">
        <w:rPr>
          <w:rFonts w:eastAsia="Calibri" w:cs="Times New Roman"/>
          <w:sz w:val="22"/>
          <w:szCs w:val="22"/>
        </w:rPr>
        <w:t xml:space="preserve">% </w:t>
      </w:r>
      <w:r w:rsidR="00A71BD1" w:rsidRPr="00096726">
        <w:rPr>
          <w:rFonts w:eastAsia="Calibri" w:cs="Times New Roman"/>
          <w:sz w:val="22"/>
          <w:szCs w:val="22"/>
        </w:rPr>
        <w:t>D</w:t>
      </w:r>
      <w:r w:rsidR="003067E8" w:rsidRPr="00096726">
        <w:rPr>
          <w:rFonts w:eastAsia="Calibri" w:cs="Times New Roman"/>
          <w:sz w:val="22"/>
          <w:szCs w:val="22"/>
        </w:rPr>
        <w:t>DV</w:t>
      </w:r>
      <w:r w:rsidRPr="00096726">
        <w:rPr>
          <w:rFonts w:eastAsia="Calibri" w:cs="Times New Roman"/>
          <w:sz w:val="22"/>
          <w:szCs w:val="22"/>
        </w:rPr>
        <w:t>.</w:t>
      </w:r>
    </w:p>
    <w:p w14:paraId="3CBD9E03" w14:textId="77777777" w:rsidR="00C14C56" w:rsidRDefault="00C14C56" w:rsidP="00B072EF">
      <w:pPr>
        <w:spacing w:after="0"/>
        <w:rPr>
          <w:rFonts w:eastAsia="Calibri" w:cs="Times New Roman"/>
          <w:sz w:val="22"/>
          <w:szCs w:val="22"/>
        </w:rPr>
      </w:pPr>
    </w:p>
    <w:p w14:paraId="5A6A1E6C" w14:textId="77777777" w:rsidR="00C14C56" w:rsidRDefault="00C14C56" w:rsidP="00B072EF">
      <w:pPr>
        <w:spacing w:after="0"/>
        <w:rPr>
          <w:rFonts w:eastAsia="Calibri" w:cs="Times New Roman"/>
          <w:sz w:val="22"/>
          <w:szCs w:val="22"/>
        </w:rPr>
      </w:pPr>
    </w:p>
    <w:p w14:paraId="60E259C2" w14:textId="1585C3F4" w:rsidR="00FA2CF8" w:rsidRPr="00FA2CF8" w:rsidRDefault="00FA2CF8" w:rsidP="00FA2CF8">
      <w:pPr>
        <w:widowControl/>
        <w:spacing w:after="0"/>
        <w:jc w:val="left"/>
        <w:rPr>
          <w:rFonts w:eastAsia="Arial Unicode MS" w:cs="Times New Roman"/>
          <w:b/>
          <w:sz w:val="22"/>
          <w:szCs w:val="22"/>
          <w:u w:val="single"/>
          <w:lang w:eastAsia="sl-SI"/>
        </w:rPr>
      </w:pPr>
      <w:r w:rsidRPr="00FA2CF8">
        <w:rPr>
          <w:rFonts w:eastAsia="Arial Unicode MS" w:cs="Times New Roman"/>
          <w:b/>
          <w:sz w:val="22"/>
          <w:szCs w:val="22"/>
          <w:lang w:eastAsia="sl-SI"/>
        </w:rPr>
        <w:t>C2 – dodatn</w:t>
      </w:r>
      <w:r w:rsidR="0051262E">
        <w:rPr>
          <w:rFonts w:eastAsia="Arial Unicode MS" w:cs="Times New Roman"/>
          <w:b/>
          <w:sz w:val="22"/>
          <w:szCs w:val="22"/>
          <w:lang w:eastAsia="sl-SI"/>
        </w:rPr>
        <w:t>o</w:t>
      </w:r>
      <w:r w:rsidRPr="00FA2CF8">
        <w:rPr>
          <w:rFonts w:eastAsia="Arial Unicode MS" w:cs="Times New Roman"/>
          <w:b/>
          <w:sz w:val="22"/>
          <w:szCs w:val="22"/>
          <w:lang w:eastAsia="sl-SI"/>
        </w:rPr>
        <w:t xml:space="preserve"> število razpoložljivega kadra</w:t>
      </w:r>
    </w:p>
    <w:p w14:paraId="04E33844" w14:textId="77777777" w:rsidR="003B3607" w:rsidRDefault="003B3607" w:rsidP="001549CD">
      <w:pPr>
        <w:spacing w:after="0"/>
        <w:rPr>
          <w:rFonts w:eastAsia="Calibri" w:cs="Times New Roman"/>
          <w:sz w:val="22"/>
          <w:szCs w:val="22"/>
        </w:rPr>
      </w:pPr>
    </w:p>
    <w:p w14:paraId="74C14674" w14:textId="2AB11D8A" w:rsidR="00BF5AE3" w:rsidRPr="0051262E" w:rsidRDefault="00BF5AE3" w:rsidP="001549CD">
      <w:pPr>
        <w:spacing w:after="0"/>
        <w:rPr>
          <w:rFonts w:eastAsia="Calibri" w:cs="Times New Roman"/>
          <w:strike/>
          <w:sz w:val="22"/>
          <w:szCs w:val="22"/>
        </w:rPr>
      </w:pPr>
      <w:r>
        <w:rPr>
          <w:rFonts w:eastAsia="Calibri" w:cs="Times New Roman"/>
          <w:sz w:val="22"/>
          <w:szCs w:val="22"/>
        </w:rPr>
        <w:t xml:space="preserve">Ponudnik razpolaga z ____________ </w:t>
      </w:r>
      <w:r w:rsidRPr="00BF5AE3">
        <w:rPr>
          <w:rFonts w:eastAsia="Calibri" w:cs="Times New Roman"/>
          <w:i/>
          <w:sz w:val="22"/>
          <w:szCs w:val="22"/>
        </w:rPr>
        <w:t>(vpisati število)</w:t>
      </w:r>
      <w:r>
        <w:rPr>
          <w:rFonts w:eastAsia="Calibri" w:cs="Times New Roman"/>
          <w:sz w:val="22"/>
          <w:szCs w:val="22"/>
        </w:rPr>
        <w:t xml:space="preserve"> dodatnimi kadri</w:t>
      </w:r>
      <w:r w:rsidR="00EA5E05">
        <w:rPr>
          <w:rFonts w:eastAsia="Calibri" w:cs="Times New Roman"/>
          <w:sz w:val="22"/>
          <w:szCs w:val="22"/>
        </w:rPr>
        <w:t>/</w:t>
      </w:r>
      <w:r>
        <w:rPr>
          <w:rFonts w:eastAsia="Calibri" w:cs="Times New Roman"/>
          <w:sz w:val="22"/>
          <w:szCs w:val="22"/>
        </w:rPr>
        <w:t>nepremičninskimi posredniki</w:t>
      </w:r>
      <w:r w:rsidR="00EA5E05">
        <w:rPr>
          <w:rFonts w:eastAsia="Calibri" w:cs="Times New Roman"/>
          <w:sz w:val="22"/>
          <w:szCs w:val="22"/>
        </w:rPr>
        <w:t xml:space="preserve"> vpisani v </w:t>
      </w:r>
      <w:r w:rsidR="00EA5E05" w:rsidRPr="008C220B">
        <w:rPr>
          <w:rFonts w:eastAsia="Calibri" w:cs="Times New Roman"/>
          <w:sz w:val="22"/>
          <w:szCs w:val="22"/>
        </w:rPr>
        <w:t>Imenik</w:t>
      </w:r>
      <w:r w:rsidR="00EA5E05" w:rsidRPr="00EA5E05">
        <w:rPr>
          <w:rFonts w:eastAsia="Calibri" w:cs="Times New Roman"/>
          <w:sz w:val="22"/>
          <w:szCs w:val="22"/>
        </w:rPr>
        <w:t xml:space="preserve"> </w:t>
      </w:r>
      <w:r w:rsidR="0009133C">
        <w:rPr>
          <w:rFonts w:eastAsia="Calibri" w:cs="Times New Roman"/>
          <w:sz w:val="22"/>
          <w:szCs w:val="22"/>
        </w:rPr>
        <w:t>nepremičninskih posrednikov</w:t>
      </w:r>
      <w:r w:rsidR="008C220B">
        <w:rPr>
          <w:rFonts w:eastAsia="Calibri" w:cs="Times New Roman"/>
          <w:sz w:val="22"/>
          <w:szCs w:val="22"/>
        </w:rPr>
        <w:t xml:space="preserve">, ki ga vodi Ministrstvo za okolje in prostor. </w:t>
      </w:r>
    </w:p>
    <w:p w14:paraId="35B8D1D8" w14:textId="77777777" w:rsidR="00BF5AE3" w:rsidRDefault="00BF5AE3" w:rsidP="001549CD">
      <w:pPr>
        <w:spacing w:after="0"/>
        <w:rPr>
          <w:rFonts w:eastAsia="Calibri" w:cs="Times New Roman"/>
          <w:sz w:val="22"/>
          <w:szCs w:val="22"/>
        </w:rPr>
      </w:pPr>
    </w:p>
    <w:p w14:paraId="1113B649" w14:textId="138259E3" w:rsidR="00FA2CF8" w:rsidRPr="00B818C1" w:rsidRDefault="00BF5AE3" w:rsidP="001549CD">
      <w:pPr>
        <w:spacing w:after="0"/>
        <w:rPr>
          <w:rFonts w:eastAsia="Calibri" w:cs="Times New Roman"/>
          <w:b/>
          <w:i/>
        </w:rPr>
      </w:pPr>
      <w:r w:rsidRPr="00B818C1">
        <w:rPr>
          <w:rFonts w:eastAsia="Calibri" w:cs="Times New Roman"/>
          <w:b/>
          <w:i/>
        </w:rPr>
        <w:t>Opomba:</w:t>
      </w:r>
    </w:p>
    <w:p w14:paraId="5BFDDEC7" w14:textId="0505784D" w:rsidR="00BF5AE3" w:rsidRPr="00C14C56" w:rsidRDefault="00BF5AE3" w:rsidP="0040143D">
      <w:pPr>
        <w:pStyle w:val="ListParagraph"/>
        <w:numPr>
          <w:ilvl w:val="0"/>
          <w:numId w:val="24"/>
        </w:numPr>
        <w:rPr>
          <w:rFonts w:eastAsia="Calibri" w:cs="Times New Roman"/>
          <w:i/>
        </w:rPr>
      </w:pPr>
      <w:r w:rsidRPr="00C14C56">
        <w:rPr>
          <w:rFonts w:eastAsia="Calibri" w:cs="Times New Roman"/>
          <w:i/>
        </w:rPr>
        <w:t xml:space="preserve">Obvezno predložiti </w:t>
      </w:r>
      <w:r w:rsidR="00D926B1" w:rsidRPr="00C14C56">
        <w:rPr>
          <w:rFonts w:eastAsia="Calibri" w:cs="Times New Roman"/>
          <w:i/>
        </w:rPr>
        <w:t xml:space="preserve">zahtevana </w:t>
      </w:r>
      <w:r w:rsidRPr="00C14C56">
        <w:rPr>
          <w:rFonts w:eastAsia="Calibri" w:cs="Times New Roman"/>
          <w:i/>
        </w:rPr>
        <w:t>dokazila za obrazcem PONUDBENI PREDRAČUN – MERILO.</w:t>
      </w:r>
    </w:p>
    <w:p w14:paraId="3F68DB88" w14:textId="77777777" w:rsidR="00B818C1" w:rsidRDefault="00B818C1" w:rsidP="001549CD">
      <w:pPr>
        <w:spacing w:after="0"/>
        <w:rPr>
          <w:rFonts w:eastAsia="Calibri" w:cs="Times New Roman"/>
          <w:sz w:val="22"/>
          <w:szCs w:val="22"/>
        </w:rPr>
      </w:pPr>
    </w:p>
    <w:p w14:paraId="2E5FD37D" w14:textId="77777777" w:rsidR="00107387" w:rsidRDefault="00107387" w:rsidP="001549CD">
      <w:pPr>
        <w:spacing w:after="0"/>
        <w:rPr>
          <w:rFonts w:eastAsia="Calibri" w:cs="Times New Roman"/>
          <w:sz w:val="22"/>
          <w:szCs w:val="22"/>
        </w:rPr>
      </w:pPr>
    </w:p>
    <w:p w14:paraId="2D413522" w14:textId="77777777" w:rsidR="00107387" w:rsidRDefault="00107387" w:rsidP="001549CD">
      <w:pPr>
        <w:spacing w:after="0"/>
        <w:rPr>
          <w:rFonts w:eastAsia="Calibri" w:cs="Times New Roman"/>
          <w:sz w:val="22"/>
          <w:szCs w:val="22"/>
        </w:rPr>
      </w:pPr>
    </w:p>
    <w:p w14:paraId="008CE826" w14:textId="77777777" w:rsidR="00107387" w:rsidRDefault="00107387" w:rsidP="001549CD">
      <w:pPr>
        <w:spacing w:after="0"/>
        <w:rPr>
          <w:rFonts w:eastAsia="Calibri" w:cs="Times New Roman"/>
          <w:sz w:val="22"/>
          <w:szCs w:val="22"/>
        </w:rPr>
      </w:pPr>
    </w:p>
    <w:p w14:paraId="38B29BD3" w14:textId="77777777" w:rsidR="00107387" w:rsidRDefault="00107387" w:rsidP="001549CD">
      <w:pPr>
        <w:spacing w:after="0"/>
        <w:rPr>
          <w:rFonts w:eastAsia="Calibri" w:cs="Times New Roman"/>
          <w:sz w:val="22"/>
          <w:szCs w:val="22"/>
        </w:rPr>
      </w:pPr>
    </w:p>
    <w:p w14:paraId="3710B2F7" w14:textId="77777777" w:rsidR="00107387" w:rsidRDefault="00107387" w:rsidP="001549CD">
      <w:pPr>
        <w:spacing w:after="0"/>
        <w:rPr>
          <w:rFonts w:eastAsia="Calibri" w:cs="Times New Roman"/>
          <w:sz w:val="22"/>
          <w:szCs w:val="22"/>
        </w:rPr>
      </w:pPr>
    </w:p>
    <w:p w14:paraId="053B1DFE" w14:textId="77777777" w:rsidR="00FA6310" w:rsidRDefault="00FA6310" w:rsidP="001549CD">
      <w:pPr>
        <w:spacing w:after="0"/>
        <w:rPr>
          <w:rFonts w:eastAsia="Calibri" w:cs="Times New Roman"/>
          <w:sz w:val="22"/>
          <w:szCs w:val="22"/>
        </w:rPr>
      </w:pPr>
    </w:p>
    <w:p w14:paraId="47FA4DDF" w14:textId="77777777" w:rsidR="00FA6310" w:rsidRDefault="00FA6310" w:rsidP="001549CD">
      <w:pPr>
        <w:spacing w:after="0"/>
        <w:rPr>
          <w:rFonts w:eastAsia="Calibri" w:cs="Times New Roman"/>
          <w:sz w:val="22"/>
          <w:szCs w:val="22"/>
        </w:rPr>
      </w:pPr>
    </w:p>
    <w:p w14:paraId="688A517B" w14:textId="77777777" w:rsidR="00FA6310" w:rsidRDefault="00FA6310" w:rsidP="001549CD">
      <w:pPr>
        <w:spacing w:after="0"/>
        <w:rPr>
          <w:rFonts w:eastAsia="Calibri" w:cs="Times New Roman"/>
          <w:sz w:val="22"/>
          <w:szCs w:val="22"/>
        </w:rPr>
      </w:pPr>
    </w:p>
    <w:p w14:paraId="3CA5AAFA" w14:textId="77777777" w:rsidR="00107387" w:rsidRDefault="00107387" w:rsidP="001549CD">
      <w:pPr>
        <w:spacing w:after="0"/>
        <w:rPr>
          <w:rFonts w:eastAsia="Calibri" w:cs="Times New Roman"/>
          <w:sz w:val="22"/>
          <w:szCs w:val="22"/>
        </w:rPr>
      </w:pPr>
    </w:p>
    <w:p w14:paraId="3A9D02C6" w14:textId="77777777" w:rsidR="00107387" w:rsidRDefault="00107387" w:rsidP="001549CD">
      <w:pPr>
        <w:spacing w:after="0"/>
        <w:rPr>
          <w:rFonts w:eastAsia="Calibri" w:cs="Times New Roman"/>
          <w:sz w:val="22"/>
          <w:szCs w:val="22"/>
        </w:rPr>
      </w:pPr>
    </w:p>
    <w:p w14:paraId="34804A7C" w14:textId="77777777" w:rsidR="00107387" w:rsidRDefault="00107387" w:rsidP="001549CD">
      <w:pPr>
        <w:spacing w:after="0"/>
        <w:rPr>
          <w:rFonts w:eastAsia="Calibri" w:cs="Times New Roman"/>
          <w:sz w:val="22"/>
          <w:szCs w:val="22"/>
        </w:rPr>
      </w:pPr>
    </w:p>
    <w:p w14:paraId="0E4DC82B" w14:textId="068F8FAC" w:rsidR="003B3607" w:rsidRPr="007E2230" w:rsidRDefault="00C14C56" w:rsidP="00CB5CF0">
      <w:pPr>
        <w:rPr>
          <w:sz w:val="22"/>
          <w:szCs w:val="22"/>
        </w:rPr>
      </w:pPr>
      <w:r w:rsidRPr="00C14C56">
        <w:rPr>
          <w:rFonts w:eastAsia="Calibri"/>
          <w:b/>
          <w:color w:val="FF0000"/>
          <w:sz w:val="22"/>
          <w:szCs w:val="22"/>
        </w:rPr>
        <w:t xml:space="preserve">Ponudnik mora predmetni obrazec izpolniti in </w:t>
      </w:r>
      <w:proofErr w:type="spellStart"/>
      <w:r w:rsidRPr="00C14C56">
        <w:rPr>
          <w:rFonts w:eastAsia="Calibri"/>
          <w:b/>
          <w:color w:val="FF0000"/>
          <w:sz w:val="22"/>
          <w:szCs w:val="22"/>
        </w:rPr>
        <w:t>skenirati</w:t>
      </w:r>
      <w:proofErr w:type="spellEnd"/>
      <w:r w:rsidRPr="00C14C56">
        <w:rPr>
          <w:rFonts w:eastAsia="Calibri"/>
          <w:b/>
          <w:color w:val="FF0000"/>
          <w:sz w:val="22"/>
          <w:szCs w:val="22"/>
        </w:rPr>
        <w:t xml:space="preserve"> ter ga v PDF obliki predložiti v svojo elektronsko ponudbo.</w:t>
      </w:r>
      <w:r w:rsidR="003B3607" w:rsidRPr="007E2230">
        <w:rPr>
          <w:sz w:val="22"/>
          <w:szCs w:val="22"/>
        </w:rPr>
        <w:br w:type="page"/>
      </w:r>
    </w:p>
    <w:p w14:paraId="0EC11D79" w14:textId="77777777" w:rsidR="00F8765C" w:rsidRPr="00EA2A7B" w:rsidRDefault="00F8765C" w:rsidP="0040143D">
      <w:pPr>
        <w:pStyle w:val="Heading2"/>
        <w:numPr>
          <w:ilvl w:val="0"/>
          <w:numId w:val="12"/>
        </w:numPr>
        <w:rPr>
          <w:rFonts w:asciiTheme="minorHAnsi" w:hAnsiTheme="minorHAnsi"/>
          <w:sz w:val="22"/>
          <w:szCs w:val="22"/>
        </w:rPr>
      </w:pPr>
      <w:bookmarkStart w:id="8" w:name="_Toc396065660"/>
      <w:bookmarkStart w:id="9" w:name="_Toc431195299"/>
      <w:bookmarkStart w:id="10" w:name="_Toc436814738"/>
      <w:bookmarkStart w:id="11" w:name="_Toc449336567"/>
      <w:bookmarkStart w:id="12" w:name="_Toc520713487"/>
      <w:bookmarkStart w:id="13" w:name="_Toc398205566"/>
      <w:bookmarkStart w:id="14" w:name="_Toc447098934"/>
      <w:r w:rsidRPr="00EA2A7B">
        <w:rPr>
          <w:rFonts w:asciiTheme="minorHAnsi" w:hAnsiTheme="minorHAnsi"/>
          <w:sz w:val="22"/>
          <w:szCs w:val="22"/>
        </w:rPr>
        <w:lastRenderedPageBreak/>
        <w:t>POOBLASTILO ZA PRIDOBITEV POTRDILA IZ KAZENSKE EVIDENCE ZA FIZIČNE OSEBE</w:t>
      </w:r>
      <w:bookmarkEnd w:id="8"/>
      <w:bookmarkEnd w:id="9"/>
      <w:bookmarkEnd w:id="10"/>
      <w:bookmarkEnd w:id="11"/>
      <w:bookmarkEnd w:id="12"/>
    </w:p>
    <w:p w14:paraId="219475D0" w14:textId="77777777" w:rsidR="00F8765C" w:rsidRPr="00EA2A7B" w:rsidRDefault="00F8765C" w:rsidP="00F8765C">
      <w:pPr>
        <w:widowControl/>
        <w:spacing w:line="259" w:lineRule="auto"/>
        <w:rPr>
          <w:rFonts w:eastAsia="Calibri" w:cs="Times New Roman"/>
          <w:sz w:val="22"/>
          <w:szCs w:val="22"/>
        </w:rPr>
      </w:pPr>
      <w:r w:rsidRPr="00EA2A7B">
        <w:rPr>
          <w:rFonts w:eastAsia="Calibri" w:cs="Times New Roman"/>
          <w:sz w:val="22"/>
          <w:szCs w:val="22"/>
        </w:rPr>
        <w:t>Pooblastitelj(ica)</w:t>
      </w:r>
    </w:p>
    <w:p w14:paraId="577871A5" w14:textId="77777777" w:rsidR="00F8765C" w:rsidRPr="00EA2A7B" w:rsidRDefault="00F8765C" w:rsidP="00F8765C">
      <w:pPr>
        <w:widowControl/>
        <w:spacing w:line="259" w:lineRule="auto"/>
        <w:rPr>
          <w:rFonts w:eastAsia="Calibri" w:cs="Times New Roman"/>
          <w:sz w:val="22"/>
          <w:szCs w:val="22"/>
        </w:rPr>
      </w:pPr>
      <w:r w:rsidRPr="00EA2A7B">
        <w:rPr>
          <w:rFonts w:eastAsia="Calibri" w:cs="Times New Roman"/>
          <w:sz w:val="22"/>
          <w:szCs w:val="22"/>
        </w:rPr>
        <w:t>____________________________________________________________________</w:t>
      </w:r>
    </w:p>
    <w:p w14:paraId="76588B07" w14:textId="215FE996" w:rsidR="00F8765C" w:rsidRPr="00EA2A7B" w:rsidRDefault="00F8765C" w:rsidP="00F8765C">
      <w:pPr>
        <w:spacing w:after="0"/>
        <w:rPr>
          <w:rFonts w:eastAsia="Calibri" w:cs="Times New Roman"/>
          <w:sz w:val="22"/>
          <w:szCs w:val="22"/>
        </w:rPr>
      </w:pPr>
      <w:r w:rsidRPr="00EA2A7B">
        <w:rPr>
          <w:rFonts w:eastAsia="Calibri" w:cs="Times New Roman"/>
          <w:sz w:val="22"/>
          <w:szCs w:val="22"/>
        </w:rPr>
        <w:t xml:space="preserve">daje soglasje naročniku Družbi za upravljanje terjatev bank, </w:t>
      </w:r>
      <w:proofErr w:type="spellStart"/>
      <w:r w:rsidRPr="00EA2A7B">
        <w:rPr>
          <w:rFonts w:eastAsia="Calibri" w:cs="Times New Roman"/>
          <w:sz w:val="22"/>
          <w:szCs w:val="22"/>
        </w:rPr>
        <w:t>d.d</w:t>
      </w:r>
      <w:proofErr w:type="spellEnd"/>
      <w:r w:rsidRPr="00EA2A7B">
        <w:rPr>
          <w:rFonts w:eastAsia="Calibri" w:cs="Times New Roman"/>
          <w:sz w:val="22"/>
          <w:szCs w:val="22"/>
        </w:rPr>
        <w:t xml:space="preserve">., Davčna ulica 1, 1000 Ljubljana, da skladno 75. členom ZJN-3 za potrebe preverjanja izpolnjevanja pogojev v postopku oddaje javnega naročila </w:t>
      </w:r>
      <w:r>
        <w:rPr>
          <w:i/>
          <w:sz w:val="22"/>
          <w:szCs w:val="22"/>
        </w:rPr>
        <w:t>»</w:t>
      </w:r>
      <w:r w:rsidRPr="00F8765C">
        <w:rPr>
          <w:i/>
          <w:sz w:val="22"/>
          <w:szCs w:val="22"/>
        </w:rPr>
        <w:t xml:space="preserve">Posredovanje </w:t>
      </w:r>
      <w:r w:rsidR="00CE1311">
        <w:rPr>
          <w:i/>
          <w:sz w:val="22"/>
          <w:szCs w:val="22"/>
        </w:rPr>
        <w:t xml:space="preserve">pri prodaji </w:t>
      </w:r>
      <w:r w:rsidR="00AA6333" w:rsidRPr="00AA6333">
        <w:rPr>
          <w:i/>
          <w:sz w:val="22"/>
          <w:szCs w:val="22"/>
        </w:rPr>
        <w:t>nepremičnin</w:t>
      </w:r>
      <w:r w:rsidR="007630D9">
        <w:rPr>
          <w:i/>
          <w:sz w:val="22"/>
          <w:szCs w:val="22"/>
        </w:rPr>
        <w:t>(e)</w:t>
      </w:r>
      <w:r w:rsidR="00AA6333" w:rsidRPr="00AA6333">
        <w:rPr>
          <w:i/>
          <w:sz w:val="22"/>
          <w:szCs w:val="22"/>
        </w:rPr>
        <w:t xml:space="preserve"> </w:t>
      </w:r>
      <w:r w:rsidR="007E3992">
        <w:rPr>
          <w:i/>
          <w:sz w:val="22"/>
          <w:szCs w:val="22"/>
        </w:rPr>
        <w:t>na Ferrarski ulici v Kopru</w:t>
      </w:r>
      <w:r w:rsidRPr="00EA2A7B">
        <w:rPr>
          <w:i/>
          <w:sz w:val="22"/>
          <w:szCs w:val="22"/>
        </w:rPr>
        <w:t>«</w:t>
      </w:r>
      <w:r>
        <w:rPr>
          <w:i/>
          <w:sz w:val="22"/>
          <w:szCs w:val="22"/>
        </w:rPr>
        <w:t xml:space="preserve"> </w:t>
      </w:r>
      <w:r w:rsidRPr="00EA2A7B">
        <w:rPr>
          <w:rFonts w:eastAsia="Calibri" w:cs="Times New Roman"/>
          <w:sz w:val="22"/>
          <w:szCs w:val="22"/>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1"/>
        <w:gridCol w:w="4976"/>
      </w:tblGrid>
      <w:tr w:rsidR="00F8765C" w:rsidRPr="00EA2A7B" w14:paraId="05028127" w14:textId="77777777" w:rsidTr="007842DB">
        <w:trPr>
          <w:trHeight w:val="255"/>
        </w:trPr>
        <w:tc>
          <w:tcPr>
            <w:tcW w:w="2885" w:type="dxa"/>
          </w:tcPr>
          <w:p w14:paraId="3DDA8B72"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IME IN PRIIMEK</w:t>
            </w:r>
          </w:p>
        </w:tc>
        <w:tc>
          <w:tcPr>
            <w:tcW w:w="4995" w:type="dxa"/>
          </w:tcPr>
          <w:p w14:paraId="042470A8" w14:textId="77777777" w:rsidR="00F8765C" w:rsidRPr="00EA2A7B" w:rsidRDefault="00F8765C" w:rsidP="007842DB">
            <w:pPr>
              <w:widowControl/>
              <w:spacing w:line="259" w:lineRule="auto"/>
              <w:rPr>
                <w:rFonts w:eastAsia="Calibri" w:cs="Times New Roman"/>
                <w:sz w:val="22"/>
                <w:szCs w:val="22"/>
              </w:rPr>
            </w:pPr>
          </w:p>
        </w:tc>
      </w:tr>
      <w:tr w:rsidR="00F8765C" w:rsidRPr="00EA2A7B" w14:paraId="7F296492" w14:textId="77777777" w:rsidTr="007842DB">
        <w:trPr>
          <w:trHeight w:val="210"/>
        </w:trPr>
        <w:tc>
          <w:tcPr>
            <w:tcW w:w="2885" w:type="dxa"/>
          </w:tcPr>
          <w:p w14:paraId="4C215769" w14:textId="77777777" w:rsidR="00F8765C" w:rsidRPr="00EA2A7B" w:rsidRDefault="00F8765C" w:rsidP="007842DB">
            <w:pPr>
              <w:spacing w:line="259" w:lineRule="auto"/>
              <w:rPr>
                <w:rFonts w:eastAsia="Calibri" w:cs="Times New Roman"/>
                <w:b/>
                <w:sz w:val="22"/>
                <w:szCs w:val="22"/>
              </w:rPr>
            </w:pPr>
            <w:r w:rsidRPr="00EA2A7B">
              <w:rPr>
                <w:rFonts w:eastAsia="Calibri" w:cs="Times New Roman"/>
                <w:b/>
                <w:sz w:val="22"/>
                <w:szCs w:val="22"/>
              </w:rPr>
              <w:t>(prejšnji priimek)</w:t>
            </w:r>
          </w:p>
        </w:tc>
        <w:tc>
          <w:tcPr>
            <w:tcW w:w="4995" w:type="dxa"/>
          </w:tcPr>
          <w:p w14:paraId="3623315C" w14:textId="77777777" w:rsidR="00F8765C" w:rsidRPr="00EA2A7B" w:rsidRDefault="00F8765C" w:rsidP="007842DB">
            <w:pPr>
              <w:spacing w:line="259" w:lineRule="auto"/>
              <w:rPr>
                <w:rFonts w:eastAsia="Calibri" w:cs="Times New Roman"/>
                <w:sz w:val="22"/>
                <w:szCs w:val="22"/>
              </w:rPr>
            </w:pPr>
          </w:p>
        </w:tc>
      </w:tr>
      <w:tr w:rsidR="00F8765C" w:rsidRPr="00EA2A7B" w14:paraId="5A6EA518" w14:textId="77777777" w:rsidTr="007842DB">
        <w:trPr>
          <w:trHeight w:val="225"/>
        </w:trPr>
        <w:tc>
          <w:tcPr>
            <w:tcW w:w="2885" w:type="dxa"/>
          </w:tcPr>
          <w:p w14:paraId="7204202F" w14:textId="77777777" w:rsidR="00F8765C" w:rsidRPr="00EA2A7B" w:rsidRDefault="00F8765C" w:rsidP="007842DB">
            <w:pPr>
              <w:spacing w:line="259" w:lineRule="auto"/>
              <w:rPr>
                <w:rFonts w:eastAsia="Calibri" w:cs="Times New Roman"/>
                <w:b/>
                <w:sz w:val="22"/>
                <w:szCs w:val="22"/>
              </w:rPr>
            </w:pPr>
            <w:r w:rsidRPr="00EA2A7B">
              <w:rPr>
                <w:rFonts w:eastAsia="Calibri" w:cs="Times New Roman"/>
                <w:b/>
                <w:sz w:val="22"/>
                <w:szCs w:val="22"/>
              </w:rPr>
              <w:t>EMŠO</w:t>
            </w:r>
          </w:p>
        </w:tc>
        <w:tc>
          <w:tcPr>
            <w:tcW w:w="4995" w:type="dxa"/>
          </w:tcPr>
          <w:p w14:paraId="2353A1B0" w14:textId="77777777" w:rsidR="00F8765C" w:rsidRPr="00EA2A7B" w:rsidRDefault="00F8765C" w:rsidP="007842DB">
            <w:pPr>
              <w:spacing w:line="259" w:lineRule="auto"/>
              <w:rPr>
                <w:rFonts w:eastAsia="Calibri" w:cs="Times New Roman"/>
                <w:sz w:val="22"/>
                <w:szCs w:val="22"/>
              </w:rPr>
            </w:pPr>
          </w:p>
        </w:tc>
      </w:tr>
      <w:tr w:rsidR="00F8765C" w:rsidRPr="00EA2A7B" w14:paraId="08CD55A3" w14:textId="77777777" w:rsidTr="007842DB">
        <w:trPr>
          <w:trHeight w:val="315"/>
        </w:trPr>
        <w:tc>
          <w:tcPr>
            <w:tcW w:w="2885" w:type="dxa"/>
          </w:tcPr>
          <w:p w14:paraId="61C0607C"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DATUM ROJSTVA</w:t>
            </w:r>
          </w:p>
        </w:tc>
        <w:tc>
          <w:tcPr>
            <w:tcW w:w="4995" w:type="dxa"/>
          </w:tcPr>
          <w:p w14:paraId="2C425BED" w14:textId="77777777" w:rsidR="00F8765C" w:rsidRPr="00EA2A7B" w:rsidRDefault="00F8765C" w:rsidP="007842DB">
            <w:pPr>
              <w:widowControl/>
              <w:spacing w:line="259" w:lineRule="auto"/>
              <w:rPr>
                <w:rFonts w:eastAsia="Calibri" w:cs="Times New Roman"/>
                <w:sz w:val="22"/>
                <w:szCs w:val="22"/>
              </w:rPr>
            </w:pPr>
          </w:p>
        </w:tc>
      </w:tr>
      <w:tr w:rsidR="00F8765C" w:rsidRPr="00EA2A7B" w14:paraId="07666D3B" w14:textId="77777777" w:rsidTr="007842DB">
        <w:trPr>
          <w:trHeight w:val="375"/>
        </w:trPr>
        <w:tc>
          <w:tcPr>
            <w:tcW w:w="2885" w:type="dxa"/>
          </w:tcPr>
          <w:p w14:paraId="485B0D14"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KRAJ ROJSTVA</w:t>
            </w:r>
          </w:p>
        </w:tc>
        <w:tc>
          <w:tcPr>
            <w:tcW w:w="4995" w:type="dxa"/>
          </w:tcPr>
          <w:p w14:paraId="6811A150" w14:textId="77777777" w:rsidR="00F8765C" w:rsidRPr="00EA2A7B" w:rsidRDefault="00F8765C" w:rsidP="007842DB">
            <w:pPr>
              <w:widowControl/>
              <w:spacing w:line="259" w:lineRule="auto"/>
              <w:rPr>
                <w:rFonts w:eastAsia="Calibri" w:cs="Times New Roman"/>
                <w:sz w:val="22"/>
                <w:szCs w:val="22"/>
              </w:rPr>
            </w:pPr>
          </w:p>
        </w:tc>
      </w:tr>
      <w:tr w:rsidR="00F8765C" w:rsidRPr="00EA2A7B" w14:paraId="42E03BB9" w14:textId="77777777" w:rsidTr="007842DB">
        <w:trPr>
          <w:trHeight w:val="270"/>
        </w:trPr>
        <w:tc>
          <w:tcPr>
            <w:tcW w:w="2885" w:type="dxa"/>
          </w:tcPr>
          <w:p w14:paraId="7F792AE0"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OBČINA ROJSTVA</w:t>
            </w:r>
          </w:p>
        </w:tc>
        <w:tc>
          <w:tcPr>
            <w:tcW w:w="4995" w:type="dxa"/>
          </w:tcPr>
          <w:p w14:paraId="666EC749" w14:textId="77777777" w:rsidR="00F8765C" w:rsidRPr="00EA2A7B" w:rsidRDefault="00F8765C" w:rsidP="007842DB">
            <w:pPr>
              <w:widowControl/>
              <w:spacing w:line="259" w:lineRule="auto"/>
              <w:rPr>
                <w:rFonts w:eastAsia="Calibri" w:cs="Times New Roman"/>
                <w:sz w:val="22"/>
                <w:szCs w:val="22"/>
              </w:rPr>
            </w:pPr>
          </w:p>
        </w:tc>
      </w:tr>
      <w:tr w:rsidR="00F8765C" w:rsidRPr="00EA2A7B" w14:paraId="38B1EE37" w14:textId="77777777" w:rsidTr="007842DB">
        <w:trPr>
          <w:trHeight w:val="375"/>
        </w:trPr>
        <w:tc>
          <w:tcPr>
            <w:tcW w:w="2885" w:type="dxa"/>
          </w:tcPr>
          <w:p w14:paraId="2F5FF9E1"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DRŽAVA ROJSTVA</w:t>
            </w:r>
          </w:p>
        </w:tc>
        <w:tc>
          <w:tcPr>
            <w:tcW w:w="4995" w:type="dxa"/>
          </w:tcPr>
          <w:p w14:paraId="10020622" w14:textId="77777777" w:rsidR="00F8765C" w:rsidRPr="00EA2A7B" w:rsidRDefault="00F8765C" w:rsidP="007842DB">
            <w:pPr>
              <w:widowControl/>
              <w:spacing w:line="259" w:lineRule="auto"/>
              <w:rPr>
                <w:rFonts w:eastAsia="Calibri" w:cs="Times New Roman"/>
                <w:sz w:val="22"/>
                <w:szCs w:val="22"/>
              </w:rPr>
            </w:pPr>
          </w:p>
        </w:tc>
      </w:tr>
      <w:tr w:rsidR="00F8765C" w:rsidRPr="00EA2A7B" w14:paraId="575C2D50" w14:textId="77777777" w:rsidTr="007842DB">
        <w:trPr>
          <w:trHeight w:val="330"/>
        </w:trPr>
        <w:tc>
          <w:tcPr>
            <w:tcW w:w="2885" w:type="dxa"/>
          </w:tcPr>
          <w:p w14:paraId="1D0C7FBC"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STALNO/ZAČASNO BIVALIŠČE</w:t>
            </w:r>
          </w:p>
        </w:tc>
        <w:tc>
          <w:tcPr>
            <w:tcW w:w="4995" w:type="dxa"/>
          </w:tcPr>
          <w:p w14:paraId="038D1B47" w14:textId="77777777" w:rsidR="00F8765C" w:rsidRPr="00EA2A7B" w:rsidRDefault="00F8765C" w:rsidP="007842DB">
            <w:pPr>
              <w:widowControl/>
              <w:spacing w:line="259" w:lineRule="auto"/>
              <w:rPr>
                <w:rFonts w:eastAsia="Calibri" w:cs="Times New Roman"/>
                <w:sz w:val="22"/>
                <w:szCs w:val="22"/>
              </w:rPr>
            </w:pPr>
          </w:p>
        </w:tc>
      </w:tr>
      <w:tr w:rsidR="00F8765C" w:rsidRPr="00EA2A7B" w14:paraId="05C45603" w14:textId="77777777" w:rsidTr="007842DB">
        <w:trPr>
          <w:trHeight w:val="225"/>
        </w:trPr>
        <w:tc>
          <w:tcPr>
            <w:tcW w:w="2885" w:type="dxa"/>
          </w:tcPr>
          <w:p w14:paraId="06432A96" w14:textId="77777777" w:rsidR="00F8765C" w:rsidRPr="00EA2A7B" w:rsidRDefault="00F8765C" w:rsidP="007842DB">
            <w:pPr>
              <w:widowControl/>
              <w:spacing w:line="259" w:lineRule="auto"/>
              <w:rPr>
                <w:rFonts w:eastAsia="Calibri" w:cs="Times New Roman"/>
                <w:b/>
                <w:sz w:val="22"/>
                <w:szCs w:val="22"/>
              </w:rPr>
            </w:pPr>
            <w:r w:rsidRPr="00EA2A7B">
              <w:rPr>
                <w:rFonts w:eastAsia="Calibri" w:cs="Times New Roman"/>
                <w:b/>
                <w:sz w:val="22"/>
                <w:szCs w:val="22"/>
              </w:rPr>
              <w:t>DRŽAVLJANSTVO</w:t>
            </w:r>
          </w:p>
        </w:tc>
        <w:tc>
          <w:tcPr>
            <w:tcW w:w="4995" w:type="dxa"/>
          </w:tcPr>
          <w:p w14:paraId="59C56BC5" w14:textId="77777777" w:rsidR="00F8765C" w:rsidRPr="00EA2A7B" w:rsidRDefault="00F8765C" w:rsidP="007842DB">
            <w:pPr>
              <w:widowControl/>
              <w:spacing w:line="259" w:lineRule="auto"/>
              <w:rPr>
                <w:rFonts w:eastAsia="Calibri" w:cs="Times New Roman"/>
                <w:sz w:val="22"/>
                <w:szCs w:val="22"/>
              </w:rPr>
            </w:pPr>
          </w:p>
        </w:tc>
      </w:tr>
    </w:tbl>
    <w:p w14:paraId="582464B7" w14:textId="77777777" w:rsidR="00F8765C" w:rsidRPr="00EA2A7B" w:rsidRDefault="00F8765C" w:rsidP="00F8765C">
      <w:pPr>
        <w:autoSpaceDE w:val="0"/>
        <w:autoSpaceDN w:val="0"/>
        <w:adjustRightInd w:val="0"/>
        <w:spacing w:after="0"/>
        <w:rPr>
          <w:rFonts w:eastAsia="Times New Roman" w:cs="Times New Roman"/>
          <w:sz w:val="22"/>
          <w:szCs w:val="22"/>
          <w:lang w:eastAsia="sl-SI"/>
        </w:rPr>
      </w:pPr>
    </w:p>
    <w:p w14:paraId="0738A018" w14:textId="77777777" w:rsidR="00F8765C" w:rsidRPr="00EA2A7B" w:rsidRDefault="00F8765C" w:rsidP="00F8765C">
      <w:pPr>
        <w:autoSpaceDE w:val="0"/>
        <w:autoSpaceDN w:val="0"/>
        <w:adjustRightInd w:val="0"/>
        <w:spacing w:after="0"/>
        <w:rPr>
          <w:rFonts w:eastAsia="Times New Roman" w:cs="Times New Roman"/>
          <w:sz w:val="22"/>
          <w:szCs w:val="22"/>
          <w:lang w:eastAsia="sl-SI"/>
        </w:rPr>
      </w:pPr>
    </w:p>
    <w:p w14:paraId="22626381" w14:textId="77777777" w:rsidR="00F8765C" w:rsidRDefault="00F8765C" w:rsidP="00F8765C">
      <w:pPr>
        <w:autoSpaceDE w:val="0"/>
        <w:autoSpaceDN w:val="0"/>
        <w:adjustRightInd w:val="0"/>
        <w:spacing w:after="0"/>
        <w:rPr>
          <w:rFonts w:eastAsia="Times New Roman" w:cs="Times New Roman"/>
          <w:sz w:val="22"/>
          <w:szCs w:val="22"/>
          <w:lang w:eastAsia="sl-SI"/>
        </w:rPr>
      </w:pPr>
    </w:p>
    <w:p w14:paraId="33901AD7" w14:textId="77777777" w:rsidR="00F8765C" w:rsidRDefault="00F8765C" w:rsidP="00F8765C">
      <w:pPr>
        <w:autoSpaceDE w:val="0"/>
        <w:autoSpaceDN w:val="0"/>
        <w:adjustRightInd w:val="0"/>
        <w:spacing w:after="0"/>
        <w:rPr>
          <w:rFonts w:eastAsia="Times New Roman" w:cs="Times New Roman"/>
          <w:sz w:val="22"/>
          <w:szCs w:val="22"/>
          <w:lang w:eastAsia="sl-SI"/>
        </w:rPr>
      </w:pPr>
    </w:p>
    <w:p w14:paraId="4008F5CA" w14:textId="77777777" w:rsidR="00F8765C" w:rsidRDefault="00F8765C" w:rsidP="00F8765C">
      <w:pPr>
        <w:autoSpaceDE w:val="0"/>
        <w:autoSpaceDN w:val="0"/>
        <w:adjustRightInd w:val="0"/>
        <w:spacing w:after="0"/>
        <w:rPr>
          <w:rFonts w:eastAsia="Times New Roman" w:cs="Times New Roman"/>
          <w:sz w:val="22"/>
          <w:szCs w:val="22"/>
          <w:lang w:eastAsia="sl-SI"/>
        </w:rPr>
      </w:pPr>
    </w:p>
    <w:p w14:paraId="67D4DD9B" w14:textId="77777777" w:rsidR="00C14C56" w:rsidRDefault="00C14C56" w:rsidP="00F8765C">
      <w:pPr>
        <w:autoSpaceDE w:val="0"/>
        <w:autoSpaceDN w:val="0"/>
        <w:adjustRightInd w:val="0"/>
        <w:spacing w:after="0"/>
        <w:rPr>
          <w:rFonts w:eastAsia="Times New Roman" w:cs="Times New Roman"/>
          <w:sz w:val="22"/>
          <w:szCs w:val="22"/>
          <w:lang w:eastAsia="sl-SI"/>
        </w:rPr>
      </w:pPr>
    </w:p>
    <w:p w14:paraId="6C4676B2" w14:textId="77777777" w:rsidR="00C14C56" w:rsidRDefault="00C14C56" w:rsidP="00F8765C">
      <w:pPr>
        <w:autoSpaceDE w:val="0"/>
        <w:autoSpaceDN w:val="0"/>
        <w:adjustRightInd w:val="0"/>
        <w:spacing w:after="0"/>
        <w:rPr>
          <w:rFonts w:eastAsia="Times New Roman" w:cs="Times New Roman"/>
          <w:sz w:val="22"/>
          <w:szCs w:val="22"/>
          <w:lang w:eastAsia="sl-SI"/>
        </w:rPr>
      </w:pPr>
    </w:p>
    <w:p w14:paraId="66448060" w14:textId="77777777" w:rsidR="00C14C56" w:rsidRDefault="00C14C56" w:rsidP="00F8765C">
      <w:pPr>
        <w:autoSpaceDE w:val="0"/>
        <w:autoSpaceDN w:val="0"/>
        <w:adjustRightInd w:val="0"/>
        <w:spacing w:after="0"/>
        <w:rPr>
          <w:rFonts w:eastAsia="Times New Roman" w:cs="Times New Roman"/>
          <w:sz w:val="22"/>
          <w:szCs w:val="22"/>
          <w:lang w:eastAsia="sl-SI"/>
        </w:rPr>
      </w:pPr>
    </w:p>
    <w:p w14:paraId="62189207" w14:textId="77777777" w:rsidR="00C14C56" w:rsidRPr="00C14C56" w:rsidRDefault="00C14C56" w:rsidP="00C14C56">
      <w:pPr>
        <w:rPr>
          <w:sz w:val="22"/>
          <w:szCs w:val="22"/>
        </w:rPr>
      </w:pPr>
      <w:r w:rsidRPr="00C14C56">
        <w:rPr>
          <w:rFonts w:eastAsia="Calibri"/>
          <w:b/>
          <w:color w:val="FF0000"/>
          <w:sz w:val="22"/>
          <w:szCs w:val="22"/>
        </w:rPr>
        <w:t xml:space="preserve">Ponudnik mora predmetni obrazec izpolniti in </w:t>
      </w:r>
      <w:proofErr w:type="spellStart"/>
      <w:r w:rsidRPr="00C14C56">
        <w:rPr>
          <w:rFonts w:eastAsia="Calibri"/>
          <w:b/>
          <w:color w:val="FF0000"/>
          <w:sz w:val="22"/>
          <w:szCs w:val="22"/>
        </w:rPr>
        <w:t>skenirati</w:t>
      </w:r>
      <w:proofErr w:type="spellEnd"/>
      <w:r w:rsidRPr="00C14C56">
        <w:rPr>
          <w:rFonts w:eastAsia="Calibri"/>
          <w:b/>
          <w:color w:val="FF0000"/>
          <w:sz w:val="22"/>
          <w:szCs w:val="22"/>
        </w:rPr>
        <w:t xml:space="preserve"> ter ga v PDF obliki predložiti v svojo elektronsko ponudbo.</w:t>
      </w:r>
    </w:p>
    <w:p w14:paraId="32CA1A74" w14:textId="77777777" w:rsidR="00F8765C" w:rsidRDefault="00F8765C" w:rsidP="00F8765C">
      <w:pPr>
        <w:autoSpaceDE w:val="0"/>
        <w:autoSpaceDN w:val="0"/>
        <w:adjustRightInd w:val="0"/>
        <w:spacing w:after="0"/>
        <w:rPr>
          <w:rFonts w:eastAsia="Times New Roman" w:cs="Times New Roman"/>
          <w:sz w:val="22"/>
          <w:szCs w:val="22"/>
          <w:lang w:eastAsia="sl-SI"/>
        </w:rPr>
      </w:pPr>
    </w:p>
    <w:p w14:paraId="6D42110E" w14:textId="77777777" w:rsidR="00F8765C" w:rsidRDefault="00F8765C" w:rsidP="00F8765C">
      <w:pPr>
        <w:autoSpaceDE w:val="0"/>
        <w:autoSpaceDN w:val="0"/>
        <w:adjustRightInd w:val="0"/>
        <w:spacing w:after="0"/>
        <w:rPr>
          <w:rFonts w:eastAsia="Times New Roman" w:cs="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8765C" w:rsidRPr="00EA2A7B" w14:paraId="57345000" w14:textId="77777777" w:rsidTr="007842DB">
        <w:tc>
          <w:tcPr>
            <w:tcW w:w="2542" w:type="dxa"/>
          </w:tcPr>
          <w:p w14:paraId="4C2B9DE7" w14:textId="77777777" w:rsidR="00F8765C" w:rsidRPr="00EA2A7B" w:rsidRDefault="00F8765C" w:rsidP="007842DB">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405594C3" w14:textId="77777777" w:rsidR="00F8765C" w:rsidRPr="00EA2A7B" w:rsidRDefault="00F8765C" w:rsidP="007842DB">
            <w:pPr>
              <w:spacing w:after="240"/>
              <w:jc w:val="center"/>
              <w:rPr>
                <w:rFonts w:eastAsia="Calibri"/>
                <w:b/>
                <w:sz w:val="22"/>
                <w:szCs w:val="22"/>
              </w:rPr>
            </w:pPr>
            <w:r w:rsidRPr="00EA2A7B">
              <w:rPr>
                <w:rFonts w:eastAsia="Calibri"/>
                <w:b/>
                <w:sz w:val="22"/>
                <w:szCs w:val="22"/>
              </w:rPr>
              <w:t>Žig:</w:t>
            </w:r>
          </w:p>
        </w:tc>
        <w:tc>
          <w:tcPr>
            <w:tcW w:w="2648" w:type="dxa"/>
          </w:tcPr>
          <w:p w14:paraId="2E38E19F" w14:textId="78589447" w:rsidR="00F8765C" w:rsidRPr="00EA2A7B" w:rsidRDefault="00F8765C" w:rsidP="007842DB">
            <w:pPr>
              <w:spacing w:after="240"/>
              <w:jc w:val="center"/>
              <w:rPr>
                <w:rFonts w:eastAsia="Calibri"/>
                <w:b/>
                <w:sz w:val="22"/>
                <w:szCs w:val="22"/>
              </w:rPr>
            </w:pPr>
            <w:r w:rsidRPr="00EA2A7B">
              <w:rPr>
                <w:rFonts w:eastAsia="Calibri"/>
                <w:b/>
                <w:sz w:val="22"/>
                <w:szCs w:val="22"/>
              </w:rPr>
              <w:t>Podpis</w:t>
            </w:r>
            <w:r w:rsidR="00534A5E">
              <w:rPr>
                <w:rFonts w:eastAsia="Calibri"/>
                <w:b/>
                <w:sz w:val="22"/>
                <w:szCs w:val="22"/>
              </w:rPr>
              <w:t xml:space="preserve"> fizične osebe</w:t>
            </w:r>
            <w:r w:rsidRPr="00EA2A7B">
              <w:rPr>
                <w:rFonts w:eastAsia="Calibri"/>
                <w:b/>
                <w:sz w:val="22"/>
                <w:szCs w:val="22"/>
              </w:rPr>
              <w:t>:</w:t>
            </w:r>
          </w:p>
        </w:tc>
      </w:tr>
      <w:bookmarkEnd w:id="13"/>
    </w:tbl>
    <w:p w14:paraId="61913767" w14:textId="77777777" w:rsidR="00F8765C" w:rsidRPr="007E2230" w:rsidRDefault="00F8765C" w:rsidP="007E2230">
      <w:pPr>
        <w:widowControl/>
        <w:spacing w:after="0"/>
        <w:jc w:val="left"/>
        <w:rPr>
          <w:sz w:val="22"/>
          <w:szCs w:val="22"/>
        </w:rPr>
      </w:pPr>
      <w:r w:rsidRPr="007E2230">
        <w:rPr>
          <w:sz w:val="22"/>
          <w:szCs w:val="22"/>
        </w:rPr>
        <w:br w:type="page"/>
      </w:r>
    </w:p>
    <w:p w14:paraId="1B074E4D" w14:textId="77777777" w:rsidR="00F8765C" w:rsidRPr="00EA2A7B" w:rsidRDefault="00F8765C" w:rsidP="0040143D">
      <w:pPr>
        <w:pStyle w:val="Heading2"/>
        <w:numPr>
          <w:ilvl w:val="0"/>
          <w:numId w:val="12"/>
        </w:numPr>
        <w:rPr>
          <w:rFonts w:asciiTheme="minorHAnsi" w:hAnsiTheme="minorHAnsi"/>
          <w:sz w:val="22"/>
          <w:szCs w:val="22"/>
        </w:rPr>
      </w:pPr>
      <w:bookmarkStart w:id="15" w:name="_Toc431195300"/>
      <w:bookmarkStart w:id="16" w:name="_Toc436814739"/>
      <w:bookmarkStart w:id="17" w:name="_Toc449336568"/>
      <w:bookmarkStart w:id="18" w:name="_Toc520713488"/>
      <w:r w:rsidRPr="00EA2A7B">
        <w:rPr>
          <w:rFonts w:asciiTheme="minorHAnsi" w:hAnsiTheme="minorHAnsi"/>
          <w:sz w:val="22"/>
          <w:szCs w:val="22"/>
        </w:rPr>
        <w:lastRenderedPageBreak/>
        <w:t>POOBLASTILO ZA PRIDOBITEV POTRDILA IZ KAZENSKE EVIDENCE ZA PRAVNE OSEBE</w:t>
      </w:r>
      <w:bookmarkEnd w:id="15"/>
      <w:bookmarkEnd w:id="16"/>
      <w:bookmarkEnd w:id="17"/>
      <w:bookmarkEnd w:id="18"/>
    </w:p>
    <w:p w14:paraId="02539853" w14:textId="77777777" w:rsidR="00F8765C" w:rsidRPr="00EA2A7B" w:rsidRDefault="00F8765C" w:rsidP="00F8765C">
      <w:pPr>
        <w:spacing w:after="240"/>
        <w:rPr>
          <w:rFonts w:eastAsia="Calibri" w:cs="Times New Roman"/>
          <w:sz w:val="22"/>
          <w:szCs w:val="22"/>
        </w:rPr>
      </w:pPr>
      <w:r w:rsidRPr="00EA2A7B">
        <w:rPr>
          <w:rFonts w:eastAsia="Calibri" w:cs="Times New Roman"/>
          <w:sz w:val="22"/>
          <w:szCs w:val="22"/>
        </w:rPr>
        <w:t xml:space="preserve">Pooblastitelj </w:t>
      </w:r>
    </w:p>
    <w:p w14:paraId="5C074C0B" w14:textId="77777777" w:rsidR="00F8765C" w:rsidRPr="00EA2A7B" w:rsidRDefault="00F8765C" w:rsidP="00F8765C">
      <w:pPr>
        <w:spacing w:after="240"/>
        <w:rPr>
          <w:rFonts w:eastAsia="Calibri" w:cs="Times New Roman"/>
          <w:sz w:val="22"/>
          <w:szCs w:val="22"/>
        </w:rPr>
      </w:pPr>
      <w:r w:rsidRPr="00EA2A7B">
        <w:rPr>
          <w:rFonts w:eastAsia="Calibri" w:cs="Times New Roman"/>
          <w:sz w:val="22"/>
          <w:szCs w:val="22"/>
        </w:rPr>
        <w:t>____________________________________________________________________</w:t>
      </w:r>
    </w:p>
    <w:p w14:paraId="1EFD1C11" w14:textId="748E724B" w:rsidR="00F8765C" w:rsidRPr="00EA2A7B" w:rsidRDefault="00F8765C" w:rsidP="00F8765C">
      <w:pPr>
        <w:rPr>
          <w:rFonts w:eastAsia="Calibri" w:cs="Times New Roman"/>
          <w:sz w:val="22"/>
          <w:szCs w:val="22"/>
        </w:rPr>
      </w:pPr>
      <w:r w:rsidRPr="00EA2A7B">
        <w:rPr>
          <w:rFonts w:eastAsia="Calibri" w:cs="Times New Roman"/>
          <w:sz w:val="22"/>
          <w:szCs w:val="22"/>
        </w:rPr>
        <w:t xml:space="preserve">daje soglasje naročniku Družbi za upravljanje terjatev bank, </w:t>
      </w:r>
      <w:proofErr w:type="spellStart"/>
      <w:r w:rsidRPr="00EA2A7B">
        <w:rPr>
          <w:rFonts w:eastAsia="Calibri" w:cs="Times New Roman"/>
          <w:sz w:val="22"/>
          <w:szCs w:val="22"/>
        </w:rPr>
        <w:t>d.d</w:t>
      </w:r>
      <w:proofErr w:type="spellEnd"/>
      <w:r w:rsidRPr="00EA2A7B">
        <w:rPr>
          <w:rFonts w:eastAsia="Calibri" w:cs="Times New Roman"/>
          <w:sz w:val="22"/>
          <w:szCs w:val="22"/>
        </w:rPr>
        <w:t xml:space="preserve">., Davčna ulica 1, 1000 Ljubljana, da skladno 75. členom ZJN-3 za potrebe preverjanja izpolnjevanja pogojev v postopku oddaje javnega naročila </w:t>
      </w:r>
      <w:r w:rsidRPr="00F8765C">
        <w:rPr>
          <w:i/>
          <w:sz w:val="22"/>
          <w:szCs w:val="22"/>
        </w:rPr>
        <w:t xml:space="preserve">»Posredovanje </w:t>
      </w:r>
      <w:r w:rsidR="00CE1311">
        <w:rPr>
          <w:i/>
          <w:sz w:val="22"/>
          <w:szCs w:val="22"/>
        </w:rPr>
        <w:t xml:space="preserve">pri prodaji </w:t>
      </w:r>
      <w:r w:rsidR="00AA6333" w:rsidRPr="00AA6333">
        <w:rPr>
          <w:i/>
          <w:sz w:val="22"/>
          <w:szCs w:val="22"/>
        </w:rPr>
        <w:t>nepremičnin</w:t>
      </w:r>
      <w:r w:rsidR="007630D9">
        <w:rPr>
          <w:i/>
          <w:sz w:val="22"/>
          <w:szCs w:val="22"/>
        </w:rPr>
        <w:t>(e)</w:t>
      </w:r>
      <w:r w:rsidR="00CE1311">
        <w:rPr>
          <w:i/>
          <w:sz w:val="22"/>
          <w:szCs w:val="22"/>
        </w:rPr>
        <w:t xml:space="preserve"> </w:t>
      </w:r>
      <w:r w:rsidR="007E3992">
        <w:rPr>
          <w:i/>
          <w:sz w:val="22"/>
          <w:szCs w:val="22"/>
        </w:rPr>
        <w:t>na Ferrarski ulici v Kopru</w:t>
      </w:r>
      <w:r w:rsidRPr="00F8765C">
        <w:rPr>
          <w:i/>
          <w:sz w:val="22"/>
          <w:szCs w:val="22"/>
        </w:rPr>
        <w:t xml:space="preserve">« </w:t>
      </w:r>
      <w:r w:rsidRPr="00EA2A7B">
        <w:rPr>
          <w:rFonts w:eastAsia="Calibri" w:cs="Times New Roman"/>
          <w:sz w:val="22"/>
          <w:szCs w:val="22"/>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F2A6907" w14:textId="77777777" w:rsidR="00F8765C" w:rsidRPr="00EA2A7B" w:rsidRDefault="00F8765C" w:rsidP="00F8765C">
      <w:pPr>
        <w:spacing w:after="240"/>
        <w:rPr>
          <w:rFonts w:eastAsia="Calibri" w:cs="Times New Roman"/>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3"/>
        <w:gridCol w:w="4475"/>
      </w:tblGrid>
      <w:tr w:rsidR="00F8765C" w:rsidRPr="00EA2A7B" w14:paraId="4154B6A3" w14:textId="77777777" w:rsidTr="007842DB">
        <w:trPr>
          <w:trHeight w:val="323"/>
        </w:trPr>
        <w:tc>
          <w:tcPr>
            <w:tcW w:w="3393" w:type="dxa"/>
          </w:tcPr>
          <w:p w14:paraId="490C1BDE" w14:textId="77777777" w:rsidR="00F8765C" w:rsidRPr="00EA2A7B" w:rsidRDefault="00F8765C" w:rsidP="007842DB">
            <w:pPr>
              <w:spacing w:after="240"/>
              <w:rPr>
                <w:rFonts w:eastAsia="Calibri" w:cs="Times New Roman"/>
                <w:b/>
                <w:sz w:val="22"/>
                <w:szCs w:val="22"/>
              </w:rPr>
            </w:pPr>
            <w:r w:rsidRPr="00EA2A7B">
              <w:rPr>
                <w:rFonts w:eastAsia="Calibri" w:cs="Times New Roman"/>
                <w:b/>
                <w:sz w:val="22"/>
                <w:szCs w:val="22"/>
              </w:rPr>
              <w:t>FIRMA (NAZIV) PRAVNE OSEBE</w:t>
            </w:r>
          </w:p>
        </w:tc>
        <w:tc>
          <w:tcPr>
            <w:tcW w:w="4512" w:type="dxa"/>
          </w:tcPr>
          <w:p w14:paraId="7095E3E5" w14:textId="77777777" w:rsidR="00F8765C" w:rsidRPr="00EA2A7B" w:rsidRDefault="00F8765C" w:rsidP="007842DB">
            <w:pPr>
              <w:spacing w:after="240"/>
              <w:ind w:left="-9"/>
              <w:rPr>
                <w:rFonts w:eastAsia="Calibri" w:cs="Times New Roman"/>
                <w:sz w:val="22"/>
                <w:szCs w:val="22"/>
              </w:rPr>
            </w:pPr>
          </w:p>
        </w:tc>
      </w:tr>
      <w:tr w:rsidR="00F8765C" w:rsidRPr="00EA2A7B" w14:paraId="0F89A14D" w14:textId="77777777" w:rsidTr="007842DB">
        <w:trPr>
          <w:trHeight w:val="285"/>
        </w:trPr>
        <w:tc>
          <w:tcPr>
            <w:tcW w:w="3393" w:type="dxa"/>
          </w:tcPr>
          <w:p w14:paraId="69EF5B29" w14:textId="77777777" w:rsidR="00F8765C" w:rsidRPr="00EA2A7B" w:rsidRDefault="00F8765C" w:rsidP="007842DB">
            <w:pPr>
              <w:spacing w:after="240"/>
              <w:ind w:left="-9"/>
              <w:rPr>
                <w:rFonts w:eastAsia="Calibri" w:cs="Times New Roman"/>
                <w:b/>
                <w:sz w:val="22"/>
                <w:szCs w:val="22"/>
              </w:rPr>
            </w:pPr>
            <w:r w:rsidRPr="00EA2A7B">
              <w:rPr>
                <w:rFonts w:eastAsia="Calibri" w:cs="Times New Roman"/>
                <w:b/>
                <w:sz w:val="22"/>
                <w:szCs w:val="22"/>
              </w:rPr>
              <w:t>SEDEŽ PRAVNE OSEBE</w:t>
            </w:r>
          </w:p>
        </w:tc>
        <w:tc>
          <w:tcPr>
            <w:tcW w:w="4512" w:type="dxa"/>
          </w:tcPr>
          <w:p w14:paraId="1E892CD5" w14:textId="77777777" w:rsidR="00F8765C" w:rsidRPr="00EA2A7B" w:rsidRDefault="00F8765C" w:rsidP="007842DB">
            <w:pPr>
              <w:spacing w:after="240"/>
              <w:ind w:left="-9"/>
              <w:rPr>
                <w:rFonts w:eastAsia="Calibri" w:cs="Times New Roman"/>
                <w:sz w:val="22"/>
                <w:szCs w:val="22"/>
              </w:rPr>
            </w:pPr>
          </w:p>
        </w:tc>
      </w:tr>
      <w:tr w:rsidR="00F8765C" w:rsidRPr="00EA2A7B" w14:paraId="26FC4B51" w14:textId="77777777" w:rsidTr="007842DB">
        <w:trPr>
          <w:trHeight w:val="345"/>
        </w:trPr>
        <w:tc>
          <w:tcPr>
            <w:tcW w:w="3393" w:type="dxa"/>
          </w:tcPr>
          <w:p w14:paraId="2DFDCA1C" w14:textId="77777777" w:rsidR="00F8765C" w:rsidRPr="00EA2A7B" w:rsidRDefault="00F8765C" w:rsidP="007842DB">
            <w:pPr>
              <w:spacing w:after="240"/>
              <w:ind w:left="-9"/>
              <w:rPr>
                <w:rFonts w:eastAsia="Calibri" w:cs="Times New Roman"/>
                <w:b/>
                <w:sz w:val="22"/>
                <w:szCs w:val="22"/>
              </w:rPr>
            </w:pPr>
            <w:r w:rsidRPr="00EA2A7B">
              <w:rPr>
                <w:rFonts w:eastAsia="Calibri" w:cs="Times New Roman"/>
                <w:b/>
                <w:sz w:val="22"/>
                <w:szCs w:val="22"/>
              </w:rPr>
              <w:t>OBČINA SEDEŽA PRAVNE OSEBE</w:t>
            </w:r>
          </w:p>
        </w:tc>
        <w:tc>
          <w:tcPr>
            <w:tcW w:w="4512" w:type="dxa"/>
          </w:tcPr>
          <w:p w14:paraId="7C3F646B" w14:textId="77777777" w:rsidR="00F8765C" w:rsidRPr="00EA2A7B" w:rsidRDefault="00F8765C" w:rsidP="007842DB">
            <w:pPr>
              <w:spacing w:after="240"/>
              <w:ind w:left="-9"/>
              <w:rPr>
                <w:rFonts w:eastAsia="Calibri" w:cs="Times New Roman"/>
                <w:sz w:val="22"/>
                <w:szCs w:val="22"/>
              </w:rPr>
            </w:pPr>
          </w:p>
        </w:tc>
      </w:tr>
      <w:tr w:rsidR="00F8765C" w:rsidRPr="00EA2A7B" w14:paraId="2B6178B3" w14:textId="77777777" w:rsidTr="007842DB">
        <w:trPr>
          <w:trHeight w:val="330"/>
        </w:trPr>
        <w:tc>
          <w:tcPr>
            <w:tcW w:w="3393" w:type="dxa"/>
          </w:tcPr>
          <w:p w14:paraId="37E23260" w14:textId="77777777" w:rsidR="00F8765C" w:rsidRPr="00EA2A7B" w:rsidRDefault="00F8765C" w:rsidP="007842DB">
            <w:pPr>
              <w:spacing w:after="240"/>
              <w:ind w:left="-9"/>
              <w:rPr>
                <w:rFonts w:eastAsia="Calibri" w:cs="Times New Roman"/>
                <w:b/>
                <w:sz w:val="22"/>
                <w:szCs w:val="22"/>
              </w:rPr>
            </w:pPr>
            <w:r w:rsidRPr="00EA2A7B">
              <w:rPr>
                <w:rFonts w:eastAsia="Calibri" w:cs="Times New Roman"/>
                <w:b/>
                <w:sz w:val="22"/>
                <w:szCs w:val="22"/>
              </w:rPr>
              <w:t>MATIČNA ŠTEVILKA</w:t>
            </w:r>
          </w:p>
        </w:tc>
        <w:tc>
          <w:tcPr>
            <w:tcW w:w="4512" w:type="dxa"/>
          </w:tcPr>
          <w:p w14:paraId="7BB35F71" w14:textId="77777777" w:rsidR="00F8765C" w:rsidRPr="00EA2A7B" w:rsidRDefault="00F8765C" w:rsidP="007842DB">
            <w:pPr>
              <w:spacing w:after="240"/>
              <w:ind w:left="-9"/>
              <w:rPr>
                <w:rFonts w:eastAsia="Calibri" w:cs="Times New Roman"/>
                <w:sz w:val="22"/>
                <w:szCs w:val="22"/>
              </w:rPr>
            </w:pPr>
          </w:p>
        </w:tc>
      </w:tr>
      <w:tr w:rsidR="00F8765C" w:rsidRPr="00EA2A7B" w14:paraId="11D39A34" w14:textId="77777777" w:rsidTr="007842DB">
        <w:trPr>
          <w:trHeight w:val="285"/>
        </w:trPr>
        <w:tc>
          <w:tcPr>
            <w:tcW w:w="3393" w:type="dxa"/>
          </w:tcPr>
          <w:p w14:paraId="55602E3D" w14:textId="77777777" w:rsidR="00F8765C" w:rsidRPr="00EA2A7B" w:rsidRDefault="00F8765C" w:rsidP="007842DB">
            <w:pPr>
              <w:spacing w:after="240"/>
              <w:ind w:left="-9"/>
              <w:rPr>
                <w:rFonts w:eastAsia="Calibri" w:cs="Times New Roman"/>
                <w:b/>
                <w:sz w:val="22"/>
                <w:szCs w:val="22"/>
              </w:rPr>
            </w:pPr>
            <w:r w:rsidRPr="00EA2A7B">
              <w:rPr>
                <w:rFonts w:eastAsia="Calibri" w:cs="Times New Roman"/>
                <w:b/>
                <w:sz w:val="22"/>
                <w:szCs w:val="22"/>
              </w:rPr>
              <w:t>ŠTEVILKA VPISA V SODNI REGISTER</w:t>
            </w:r>
          </w:p>
        </w:tc>
        <w:tc>
          <w:tcPr>
            <w:tcW w:w="4512" w:type="dxa"/>
          </w:tcPr>
          <w:p w14:paraId="65DAB160" w14:textId="77777777" w:rsidR="00F8765C" w:rsidRPr="00EA2A7B" w:rsidRDefault="00F8765C" w:rsidP="007842DB">
            <w:pPr>
              <w:spacing w:after="240"/>
              <w:ind w:left="-9"/>
              <w:rPr>
                <w:rFonts w:eastAsia="Calibri" w:cs="Times New Roman"/>
                <w:sz w:val="22"/>
                <w:szCs w:val="22"/>
              </w:rPr>
            </w:pPr>
          </w:p>
        </w:tc>
      </w:tr>
    </w:tbl>
    <w:p w14:paraId="7DCF66B2" w14:textId="77777777" w:rsidR="00F8765C" w:rsidRPr="00EA2A7B" w:rsidRDefault="00F8765C" w:rsidP="00F8765C">
      <w:pPr>
        <w:autoSpaceDE w:val="0"/>
        <w:autoSpaceDN w:val="0"/>
        <w:adjustRightInd w:val="0"/>
        <w:spacing w:after="0"/>
        <w:rPr>
          <w:rFonts w:eastAsia="Times New Roman" w:cs="Times New Roman"/>
          <w:sz w:val="22"/>
          <w:szCs w:val="22"/>
          <w:lang w:eastAsia="sl-SI"/>
        </w:rPr>
      </w:pPr>
    </w:p>
    <w:p w14:paraId="18A3C882" w14:textId="77777777" w:rsidR="00F8765C" w:rsidRPr="00EA2A7B" w:rsidRDefault="00F8765C" w:rsidP="00F8765C">
      <w:pPr>
        <w:autoSpaceDE w:val="0"/>
        <w:autoSpaceDN w:val="0"/>
        <w:adjustRightInd w:val="0"/>
        <w:spacing w:after="0"/>
        <w:rPr>
          <w:rFonts w:eastAsia="Times New Roman" w:cs="Times New Roman"/>
          <w:sz w:val="22"/>
          <w:szCs w:val="22"/>
          <w:lang w:eastAsia="sl-SI"/>
        </w:rPr>
      </w:pPr>
    </w:p>
    <w:p w14:paraId="5E4FD0DB" w14:textId="77777777" w:rsidR="00F8765C" w:rsidRDefault="00F8765C" w:rsidP="00F8765C">
      <w:pPr>
        <w:autoSpaceDE w:val="0"/>
        <w:autoSpaceDN w:val="0"/>
        <w:adjustRightInd w:val="0"/>
        <w:spacing w:after="0"/>
        <w:rPr>
          <w:rFonts w:eastAsia="Times New Roman" w:cs="Times New Roman"/>
          <w:sz w:val="22"/>
          <w:szCs w:val="22"/>
          <w:lang w:eastAsia="sl-SI"/>
        </w:rPr>
      </w:pPr>
    </w:p>
    <w:p w14:paraId="7CB97984" w14:textId="77777777" w:rsidR="00F8765C" w:rsidRDefault="00F8765C" w:rsidP="00F8765C">
      <w:pPr>
        <w:autoSpaceDE w:val="0"/>
        <w:autoSpaceDN w:val="0"/>
        <w:adjustRightInd w:val="0"/>
        <w:spacing w:after="0"/>
        <w:rPr>
          <w:rFonts w:eastAsia="Times New Roman" w:cs="Times New Roman"/>
          <w:sz w:val="22"/>
          <w:szCs w:val="22"/>
          <w:lang w:eastAsia="sl-SI"/>
        </w:rPr>
      </w:pPr>
    </w:p>
    <w:p w14:paraId="7277BE6D" w14:textId="77777777" w:rsidR="00F8765C" w:rsidRDefault="00F8765C" w:rsidP="00F8765C">
      <w:pPr>
        <w:autoSpaceDE w:val="0"/>
        <w:autoSpaceDN w:val="0"/>
        <w:adjustRightInd w:val="0"/>
        <w:spacing w:after="0"/>
        <w:rPr>
          <w:rFonts w:eastAsia="Times New Roman" w:cs="Times New Roman"/>
          <w:sz w:val="22"/>
          <w:szCs w:val="22"/>
          <w:lang w:eastAsia="sl-SI"/>
        </w:rPr>
      </w:pPr>
    </w:p>
    <w:p w14:paraId="1A34E52D" w14:textId="77777777" w:rsidR="00C14C56" w:rsidRDefault="00C14C56" w:rsidP="00F8765C">
      <w:pPr>
        <w:autoSpaceDE w:val="0"/>
        <w:autoSpaceDN w:val="0"/>
        <w:adjustRightInd w:val="0"/>
        <w:spacing w:after="0"/>
        <w:rPr>
          <w:rFonts w:eastAsia="Times New Roman" w:cs="Times New Roman"/>
          <w:sz w:val="22"/>
          <w:szCs w:val="22"/>
          <w:lang w:eastAsia="sl-SI"/>
        </w:rPr>
      </w:pPr>
    </w:p>
    <w:p w14:paraId="7A48B088" w14:textId="77777777" w:rsidR="00C14C56" w:rsidRDefault="00C14C56" w:rsidP="00F8765C">
      <w:pPr>
        <w:autoSpaceDE w:val="0"/>
        <w:autoSpaceDN w:val="0"/>
        <w:adjustRightInd w:val="0"/>
        <w:spacing w:after="0"/>
        <w:rPr>
          <w:rFonts w:eastAsia="Times New Roman" w:cs="Times New Roman"/>
          <w:sz w:val="22"/>
          <w:szCs w:val="22"/>
          <w:lang w:eastAsia="sl-SI"/>
        </w:rPr>
      </w:pPr>
    </w:p>
    <w:p w14:paraId="51A952A8" w14:textId="77777777" w:rsidR="00C14C56" w:rsidRDefault="00C14C56" w:rsidP="00F8765C">
      <w:pPr>
        <w:autoSpaceDE w:val="0"/>
        <w:autoSpaceDN w:val="0"/>
        <w:adjustRightInd w:val="0"/>
        <w:spacing w:after="0"/>
        <w:rPr>
          <w:rFonts w:eastAsia="Times New Roman" w:cs="Times New Roman"/>
          <w:sz w:val="22"/>
          <w:szCs w:val="22"/>
          <w:lang w:eastAsia="sl-SI"/>
        </w:rPr>
      </w:pPr>
    </w:p>
    <w:p w14:paraId="63A709EE" w14:textId="77777777" w:rsidR="00C14C56" w:rsidRPr="00C14C56" w:rsidRDefault="00C14C56" w:rsidP="00C14C56">
      <w:pPr>
        <w:rPr>
          <w:sz w:val="22"/>
          <w:szCs w:val="22"/>
        </w:rPr>
      </w:pPr>
      <w:r w:rsidRPr="00C14C56">
        <w:rPr>
          <w:rFonts w:eastAsia="Calibri"/>
          <w:b/>
          <w:color w:val="FF0000"/>
          <w:sz w:val="22"/>
          <w:szCs w:val="22"/>
        </w:rPr>
        <w:t xml:space="preserve">Ponudnik mora predmetni obrazec izpolniti in </w:t>
      </w:r>
      <w:proofErr w:type="spellStart"/>
      <w:r w:rsidRPr="00C14C56">
        <w:rPr>
          <w:rFonts w:eastAsia="Calibri"/>
          <w:b/>
          <w:color w:val="FF0000"/>
          <w:sz w:val="22"/>
          <w:szCs w:val="22"/>
        </w:rPr>
        <w:t>skenirati</w:t>
      </w:r>
      <w:proofErr w:type="spellEnd"/>
      <w:r w:rsidRPr="00C14C56">
        <w:rPr>
          <w:rFonts w:eastAsia="Calibri"/>
          <w:b/>
          <w:color w:val="FF0000"/>
          <w:sz w:val="22"/>
          <w:szCs w:val="22"/>
        </w:rPr>
        <w:t xml:space="preserve"> ter ga v PDF obliki predložiti v svojo elektronsko ponudbo.</w:t>
      </w:r>
    </w:p>
    <w:p w14:paraId="7DD6B076" w14:textId="77777777" w:rsidR="00F8765C" w:rsidRDefault="00F8765C" w:rsidP="00F8765C">
      <w:pPr>
        <w:autoSpaceDE w:val="0"/>
        <w:autoSpaceDN w:val="0"/>
        <w:adjustRightInd w:val="0"/>
        <w:spacing w:after="0"/>
        <w:rPr>
          <w:rFonts w:eastAsia="Times New Roman" w:cs="Times New Roman"/>
          <w:sz w:val="22"/>
          <w:szCs w:val="22"/>
          <w:lang w:eastAsia="sl-SI"/>
        </w:rPr>
      </w:pPr>
    </w:p>
    <w:p w14:paraId="303CA657" w14:textId="77777777" w:rsidR="00F8765C" w:rsidRDefault="00F8765C" w:rsidP="00F8765C">
      <w:pPr>
        <w:autoSpaceDE w:val="0"/>
        <w:autoSpaceDN w:val="0"/>
        <w:adjustRightInd w:val="0"/>
        <w:spacing w:after="0"/>
        <w:rPr>
          <w:rFonts w:eastAsia="Times New Roman" w:cs="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8765C" w:rsidRPr="00EA2A7B" w14:paraId="1DC28A3B" w14:textId="77777777" w:rsidTr="007842DB">
        <w:tc>
          <w:tcPr>
            <w:tcW w:w="2542" w:type="dxa"/>
          </w:tcPr>
          <w:p w14:paraId="166E239C" w14:textId="77777777" w:rsidR="00F8765C" w:rsidRPr="00EA2A7B" w:rsidRDefault="00F8765C" w:rsidP="007842DB">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1A58D305" w14:textId="77777777" w:rsidR="00F8765C" w:rsidRPr="00EA2A7B" w:rsidRDefault="00F8765C" w:rsidP="007842DB">
            <w:pPr>
              <w:spacing w:after="240"/>
              <w:jc w:val="center"/>
              <w:rPr>
                <w:rFonts w:eastAsia="Calibri"/>
                <w:b/>
                <w:sz w:val="22"/>
                <w:szCs w:val="22"/>
              </w:rPr>
            </w:pPr>
            <w:r w:rsidRPr="00EA2A7B">
              <w:rPr>
                <w:rFonts w:eastAsia="Calibri"/>
                <w:b/>
                <w:sz w:val="22"/>
                <w:szCs w:val="22"/>
              </w:rPr>
              <w:t>Žig:</w:t>
            </w:r>
          </w:p>
        </w:tc>
        <w:tc>
          <w:tcPr>
            <w:tcW w:w="2648" w:type="dxa"/>
          </w:tcPr>
          <w:p w14:paraId="5CA414E5" w14:textId="77777777" w:rsidR="00F8765C" w:rsidRPr="00EA2A7B" w:rsidRDefault="00F8765C" w:rsidP="007842DB">
            <w:pPr>
              <w:spacing w:after="240"/>
              <w:jc w:val="center"/>
              <w:rPr>
                <w:rFonts w:eastAsia="Calibri"/>
                <w:b/>
                <w:sz w:val="22"/>
                <w:szCs w:val="22"/>
              </w:rPr>
            </w:pPr>
            <w:r w:rsidRPr="00EA2A7B">
              <w:rPr>
                <w:rFonts w:eastAsia="Calibri"/>
                <w:b/>
                <w:sz w:val="22"/>
                <w:szCs w:val="22"/>
              </w:rPr>
              <w:t>Podpis:</w:t>
            </w:r>
          </w:p>
        </w:tc>
      </w:tr>
    </w:tbl>
    <w:p w14:paraId="7AA62006" w14:textId="77777777" w:rsidR="00F8765C" w:rsidRPr="007E2230" w:rsidRDefault="00F8765C" w:rsidP="007E2230">
      <w:pPr>
        <w:widowControl/>
        <w:spacing w:after="0"/>
        <w:jc w:val="left"/>
        <w:rPr>
          <w:sz w:val="22"/>
          <w:szCs w:val="22"/>
        </w:rPr>
      </w:pPr>
      <w:r>
        <w:rPr>
          <w:sz w:val="22"/>
          <w:szCs w:val="22"/>
        </w:rPr>
        <w:br w:type="page"/>
      </w:r>
    </w:p>
    <w:p w14:paraId="699EA2E4" w14:textId="65BFF458" w:rsidR="00DB5DB9" w:rsidRPr="002A6DE6" w:rsidRDefault="00042210" w:rsidP="0040143D">
      <w:pPr>
        <w:pStyle w:val="Heading2"/>
        <w:numPr>
          <w:ilvl w:val="0"/>
          <w:numId w:val="12"/>
        </w:numPr>
        <w:spacing w:after="0" w:line="312" w:lineRule="auto"/>
        <w:ind w:left="357" w:hanging="357"/>
        <w:rPr>
          <w:rFonts w:cs="Arial"/>
          <w:sz w:val="22"/>
          <w:szCs w:val="22"/>
        </w:rPr>
      </w:pPr>
      <w:bookmarkStart w:id="19" w:name="_Toc447098935"/>
      <w:bookmarkStart w:id="20" w:name="_Toc520713489"/>
      <w:bookmarkEnd w:id="14"/>
      <w:r w:rsidRPr="002A6DE6">
        <w:rPr>
          <w:rFonts w:asciiTheme="minorHAnsi" w:hAnsiTheme="minorHAnsi"/>
          <w:sz w:val="22"/>
          <w:szCs w:val="22"/>
        </w:rPr>
        <w:lastRenderedPageBreak/>
        <w:t>BANČNA GARANCIJA ZA DOBRO IZVEDBO POGODBENIH OBVEZNOSTI</w:t>
      </w:r>
      <w:bookmarkEnd w:id="19"/>
      <w:r w:rsidR="002A6DE6">
        <w:rPr>
          <w:rFonts w:asciiTheme="minorHAnsi" w:hAnsiTheme="minorHAnsi"/>
          <w:sz w:val="22"/>
          <w:szCs w:val="22"/>
        </w:rPr>
        <w:t xml:space="preserve"> (</w:t>
      </w:r>
      <w:r w:rsidR="0036743F">
        <w:rPr>
          <w:rFonts w:asciiTheme="minorHAnsi" w:hAnsiTheme="minorHAnsi"/>
          <w:sz w:val="22"/>
          <w:szCs w:val="22"/>
        </w:rPr>
        <w:t>vzorec</w:t>
      </w:r>
      <w:r w:rsidR="002A6DE6">
        <w:rPr>
          <w:rFonts w:asciiTheme="minorHAnsi" w:hAnsiTheme="minorHAnsi"/>
          <w:sz w:val="22"/>
          <w:szCs w:val="22"/>
        </w:rPr>
        <w:t>)</w:t>
      </w:r>
      <w:bookmarkEnd w:id="20"/>
    </w:p>
    <w:p w14:paraId="7C9FC0EA" w14:textId="77777777" w:rsidR="002A6DE6" w:rsidRPr="002A6DE6" w:rsidRDefault="002A6DE6" w:rsidP="002A6DE6">
      <w:pPr>
        <w:spacing w:after="0"/>
        <w:rPr>
          <w:rFonts w:eastAsia="Calibri" w:cs="Times New Roman"/>
          <w:sz w:val="22"/>
          <w:szCs w:val="22"/>
        </w:rPr>
      </w:pPr>
    </w:p>
    <w:p w14:paraId="7F62E3A3" w14:textId="77777777" w:rsidR="00113FD7" w:rsidRPr="00D63708" w:rsidRDefault="00113FD7" w:rsidP="00113FD7">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113FD7" w:rsidRPr="00A24A70" w14:paraId="5ED47770" w14:textId="77777777" w:rsidTr="00AD7F5C">
        <w:trPr>
          <w:trHeight w:val="416"/>
        </w:trPr>
        <w:tc>
          <w:tcPr>
            <w:tcW w:w="2480" w:type="dxa"/>
          </w:tcPr>
          <w:p w14:paraId="0FC3D882" w14:textId="77777777" w:rsidR="00113FD7" w:rsidRPr="00A24A70" w:rsidRDefault="00113FD7" w:rsidP="00AD7F5C">
            <w:pPr>
              <w:spacing w:after="240"/>
              <w:rPr>
                <w:b/>
                <w:lang w:eastAsia="sl-SI"/>
              </w:rPr>
            </w:pPr>
            <w:r w:rsidRPr="00A24A70">
              <w:rPr>
                <w:b/>
                <w:lang w:eastAsia="sl-SI"/>
              </w:rPr>
              <w:t>BANKA</w:t>
            </w:r>
          </w:p>
        </w:tc>
        <w:tc>
          <w:tcPr>
            <w:tcW w:w="5530" w:type="dxa"/>
          </w:tcPr>
          <w:p w14:paraId="6755BA2E" w14:textId="77777777" w:rsidR="00113FD7" w:rsidRPr="00A24A70" w:rsidRDefault="00113FD7" w:rsidP="00AD7F5C">
            <w:pPr>
              <w:spacing w:after="240"/>
              <w:rPr>
                <w:lang w:eastAsia="sl-SI"/>
              </w:rPr>
            </w:pPr>
          </w:p>
        </w:tc>
      </w:tr>
      <w:tr w:rsidR="00113FD7" w:rsidRPr="00A24A70" w14:paraId="3F2E8F97" w14:textId="77777777" w:rsidTr="00AD7F5C">
        <w:trPr>
          <w:trHeight w:val="420"/>
        </w:trPr>
        <w:tc>
          <w:tcPr>
            <w:tcW w:w="2480" w:type="dxa"/>
          </w:tcPr>
          <w:p w14:paraId="17F6DFC7" w14:textId="77777777" w:rsidR="00113FD7" w:rsidRPr="00A24A70" w:rsidRDefault="00113FD7" w:rsidP="00AD7F5C">
            <w:pPr>
              <w:spacing w:after="240"/>
              <w:rPr>
                <w:b/>
                <w:lang w:eastAsia="sl-SI"/>
              </w:rPr>
            </w:pPr>
            <w:r w:rsidRPr="00A24A70">
              <w:rPr>
                <w:b/>
                <w:lang w:eastAsia="sl-SI"/>
              </w:rPr>
              <w:t>KRAJ IN DATUM</w:t>
            </w:r>
          </w:p>
        </w:tc>
        <w:tc>
          <w:tcPr>
            <w:tcW w:w="5530" w:type="dxa"/>
          </w:tcPr>
          <w:p w14:paraId="74F391D5" w14:textId="77777777" w:rsidR="00113FD7" w:rsidRPr="00A24A70" w:rsidRDefault="00113FD7" w:rsidP="00AD7F5C">
            <w:pPr>
              <w:spacing w:after="240"/>
              <w:rPr>
                <w:lang w:eastAsia="sl-SI"/>
              </w:rPr>
            </w:pPr>
            <w:r w:rsidRPr="00A24A70">
              <w:rPr>
                <w:lang w:eastAsia="sl-SI"/>
              </w:rPr>
              <w:t>_____________, dne ______________</w:t>
            </w:r>
          </w:p>
        </w:tc>
      </w:tr>
      <w:tr w:rsidR="00113FD7" w:rsidRPr="00A24A70" w14:paraId="6A560CBF" w14:textId="77777777" w:rsidTr="00AD7F5C">
        <w:trPr>
          <w:trHeight w:val="1271"/>
        </w:trPr>
        <w:tc>
          <w:tcPr>
            <w:tcW w:w="2480" w:type="dxa"/>
          </w:tcPr>
          <w:p w14:paraId="78476D64" w14:textId="77777777" w:rsidR="00113FD7" w:rsidRPr="00A24A70" w:rsidRDefault="00113FD7" w:rsidP="00AD7F5C">
            <w:pPr>
              <w:spacing w:after="240"/>
              <w:rPr>
                <w:b/>
                <w:lang w:eastAsia="sl-SI"/>
              </w:rPr>
            </w:pPr>
            <w:r w:rsidRPr="00A24A70">
              <w:rPr>
                <w:b/>
                <w:lang w:eastAsia="sl-SI"/>
              </w:rPr>
              <w:t>UPRAVIČENEC (NAROČNIK JAVNEGA NAROČILA)</w:t>
            </w:r>
          </w:p>
        </w:tc>
        <w:tc>
          <w:tcPr>
            <w:tcW w:w="5530" w:type="dxa"/>
          </w:tcPr>
          <w:p w14:paraId="673C97DA" w14:textId="77777777" w:rsidR="00113FD7" w:rsidRPr="00D63708" w:rsidRDefault="00113FD7" w:rsidP="00AD7F5C">
            <w:pPr>
              <w:widowControl/>
              <w:spacing w:after="0"/>
              <w:jc w:val="left"/>
            </w:pPr>
            <w:r w:rsidRPr="00D63708">
              <w:t xml:space="preserve">Družba za upravljanje terjatev bank, </w:t>
            </w:r>
            <w:proofErr w:type="spellStart"/>
            <w:r w:rsidRPr="00D63708">
              <w:t>d.d</w:t>
            </w:r>
            <w:proofErr w:type="spellEnd"/>
            <w:r w:rsidRPr="00D63708">
              <w:t>.</w:t>
            </w:r>
          </w:p>
          <w:p w14:paraId="1A9A7039" w14:textId="77777777" w:rsidR="00113FD7" w:rsidRPr="00D63708" w:rsidRDefault="00113FD7" w:rsidP="00AD7F5C">
            <w:pPr>
              <w:widowControl/>
              <w:spacing w:after="0"/>
              <w:jc w:val="left"/>
            </w:pPr>
            <w:r w:rsidRPr="00D63708">
              <w:t>Davčna ulica 1</w:t>
            </w:r>
          </w:p>
          <w:p w14:paraId="31CFEF02" w14:textId="77777777" w:rsidR="00113FD7" w:rsidRPr="00D63708" w:rsidRDefault="00113FD7" w:rsidP="00AD7F5C">
            <w:pPr>
              <w:widowControl/>
              <w:spacing w:after="0"/>
              <w:jc w:val="left"/>
            </w:pPr>
            <w:r w:rsidRPr="00D63708">
              <w:t>1000 Ljubljana</w:t>
            </w:r>
          </w:p>
          <w:p w14:paraId="1110F154" w14:textId="77777777" w:rsidR="00113FD7" w:rsidRPr="00D63708" w:rsidRDefault="00113FD7" w:rsidP="00AD7F5C">
            <w:pPr>
              <w:widowControl/>
              <w:spacing w:after="0"/>
              <w:jc w:val="left"/>
            </w:pPr>
            <w:r w:rsidRPr="00D63708">
              <w:t>matična številka: 6339620000</w:t>
            </w:r>
          </w:p>
          <w:p w14:paraId="5206CF93" w14:textId="77777777" w:rsidR="00113FD7" w:rsidRPr="00D63708" w:rsidRDefault="00113FD7" w:rsidP="00AD7F5C">
            <w:pPr>
              <w:widowControl/>
              <w:spacing w:after="0"/>
              <w:jc w:val="left"/>
              <w:rPr>
                <w:sz w:val="22"/>
                <w:szCs w:val="22"/>
              </w:rPr>
            </w:pPr>
            <w:r w:rsidRPr="00D63708">
              <w:t>davčna številka: 41251482</w:t>
            </w:r>
          </w:p>
        </w:tc>
      </w:tr>
      <w:tr w:rsidR="00113FD7" w:rsidRPr="00A24A70" w14:paraId="76F6BC89" w14:textId="77777777" w:rsidTr="00AD7F5C">
        <w:trPr>
          <w:trHeight w:val="443"/>
        </w:trPr>
        <w:tc>
          <w:tcPr>
            <w:tcW w:w="2480" w:type="dxa"/>
          </w:tcPr>
          <w:p w14:paraId="0233ED22" w14:textId="77777777" w:rsidR="00113FD7" w:rsidRPr="00A24A70" w:rsidRDefault="00113FD7" w:rsidP="00AD7F5C">
            <w:pPr>
              <w:spacing w:after="240"/>
              <w:rPr>
                <w:b/>
                <w:lang w:eastAsia="sl-SI"/>
              </w:rPr>
            </w:pPr>
            <w:r w:rsidRPr="00A24A70">
              <w:rPr>
                <w:b/>
                <w:lang w:eastAsia="sl-SI"/>
              </w:rPr>
              <w:t>JAVNO NAROČILO</w:t>
            </w:r>
          </w:p>
        </w:tc>
        <w:tc>
          <w:tcPr>
            <w:tcW w:w="5530" w:type="dxa"/>
          </w:tcPr>
          <w:p w14:paraId="1D1CDA7D" w14:textId="0D61135B" w:rsidR="00113FD7" w:rsidRPr="00A24A70" w:rsidRDefault="00113FD7" w:rsidP="0077402C">
            <w:pPr>
              <w:spacing w:after="240"/>
              <w:rPr>
                <w:lang w:eastAsia="sl-SI"/>
              </w:rPr>
            </w:pPr>
            <w:r w:rsidRPr="00025411">
              <w:rPr>
                <w:lang w:eastAsia="sl-SI"/>
              </w:rPr>
              <w:t>JN/</w:t>
            </w:r>
            <w:r w:rsidR="007E3992">
              <w:rPr>
                <w:lang w:eastAsia="sl-SI"/>
              </w:rPr>
              <w:t>1</w:t>
            </w:r>
            <w:r w:rsidR="0077402C">
              <w:rPr>
                <w:lang w:eastAsia="sl-SI"/>
              </w:rPr>
              <w:t>2</w:t>
            </w:r>
            <w:r w:rsidRPr="005C16C7">
              <w:rPr>
                <w:lang w:eastAsia="sl-SI"/>
              </w:rPr>
              <w:t>-NEP</w:t>
            </w:r>
            <w:r w:rsidRPr="00025411">
              <w:rPr>
                <w:lang w:eastAsia="sl-SI"/>
              </w:rPr>
              <w:t>/201</w:t>
            </w:r>
            <w:r>
              <w:rPr>
                <w:lang w:eastAsia="sl-SI"/>
              </w:rPr>
              <w:t>8</w:t>
            </w:r>
          </w:p>
        </w:tc>
      </w:tr>
      <w:tr w:rsidR="00113FD7" w:rsidRPr="00A24A70" w14:paraId="153F0F1B" w14:textId="77777777" w:rsidTr="00AD7F5C">
        <w:trPr>
          <w:trHeight w:val="330"/>
        </w:trPr>
        <w:tc>
          <w:tcPr>
            <w:tcW w:w="2480" w:type="dxa"/>
          </w:tcPr>
          <w:p w14:paraId="72ABBD6A" w14:textId="77777777" w:rsidR="00113FD7" w:rsidRPr="00A24A70" w:rsidRDefault="00113FD7" w:rsidP="00AD7F5C">
            <w:pPr>
              <w:spacing w:after="240"/>
              <w:rPr>
                <w:b/>
                <w:lang w:eastAsia="sl-SI"/>
              </w:rPr>
            </w:pPr>
            <w:r>
              <w:rPr>
                <w:b/>
                <w:lang w:eastAsia="sl-SI"/>
              </w:rPr>
              <w:t>POGODBA</w:t>
            </w:r>
            <w:r w:rsidRPr="00A24A70">
              <w:rPr>
                <w:b/>
                <w:lang w:eastAsia="sl-SI"/>
              </w:rPr>
              <w:t xml:space="preserve"> ŠT.</w:t>
            </w:r>
          </w:p>
        </w:tc>
        <w:tc>
          <w:tcPr>
            <w:tcW w:w="5530" w:type="dxa"/>
          </w:tcPr>
          <w:p w14:paraId="418E9035" w14:textId="77777777" w:rsidR="00113FD7" w:rsidRPr="00A24A70" w:rsidRDefault="00113FD7" w:rsidP="00AD7F5C">
            <w:pPr>
              <w:spacing w:after="240"/>
              <w:rPr>
                <w:lang w:eastAsia="sl-SI"/>
              </w:rPr>
            </w:pPr>
            <w:r w:rsidRPr="00A24A70">
              <w:rPr>
                <w:lang w:eastAsia="sl-SI"/>
              </w:rPr>
              <w:t>_________</w:t>
            </w:r>
          </w:p>
        </w:tc>
      </w:tr>
      <w:tr w:rsidR="00113FD7" w:rsidRPr="00A24A70" w14:paraId="72A962A0" w14:textId="77777777" w:rsidTr="00AD7F5C">
        <w:trPr>
          <w:trHeight w:val="372"/>
        </w:trPr>
        <w:tc>
          <w:tcPr>
            <w:tcW w:w="2480" w:type="dxa"/>
          </w:tcPr>
          <w:p w14:paraId="2F334E16" w14:textId="77777777" w:rsidR="00113FD7" w:rsidRPr="00A24A70" w:rsidRDefault="00113FD7" w:rsidP="00AD7F5C">
            <w:pPr>
              <w:spacing w:after="240"/>
              <w:rPr>
                <w:b/>
                <w:lang w:eastAsia="sl-SI"/>
              </w:rPr>
            </w:pPr>
            <w:r w:rsidRPr="00A24A70">
              <w:rPr>
                <w:b/>
                <w:lang w:eastAsia="sl-SI"/>
              </w:rPr>
              <w:t>GARANCIJA ŠT.</w:t>
            </w:r>
          </w:p>
        </w:tc>
        <w:tc>
          <w:tcPr>
            <w:tcW w:w="5530" w:type="dxa"/>
          </w:tcPr>
          <w:p w14:paraId="5E475C36" w14:textId="77777777" w:rsidR="00113FD7" w:rsidRPr="00A24A70" w:rsidRDefault="00113FD7" w:rsidP="00AD7F5C">
            <w:pPr>
              <w:spacing w:after="240"/>
              <w:rPr>
                <w:lang w:eastAsia="sl-SI"/>
              </w:rPr>
            </w:pPr>
            <w:r w:rsidRPr="00A24A70">
              <w:rPr>
                <w:lang w:eastAsia="sl-SI"/>
              </w:rPr>
              <w:t>_________</w:t>
            </w:r>
          </w:p>
        </w:tc>
      </w:tr>
    </w:tbl>
    <w:p w14:paraId="67397A40" w14:textId="77777777" w:rsidR="00113FD7" w:rsidRDefault="00113FD7" w:rsidP="00113FD7">
      <w:pPr>
        <w:overflowPunct w:val="0"/>
        <w:autoSpaceDE w:val="0"/>
        <w:autoSpaceDN w:val="0"/>
        <w:adjustRightInd w:val="0"/>
        <w:spacing w:after="0"/>
        <w:textAlignment w:val="baseline"/>
        <w:rPr>
          <w:rFonts w:cs="Arial"/>
          <w:sz w:val="22"/>
          <w:szCs w:val="22"/>
          <w:lang w:eastAsia="sl-SI"/>
        </w:rPr>
      </w:pPr>
    </w:p>
    <w:p w14:paraId="2313D945" w14:textId="3BB62CB8" w:rsidR="00113FD7" w:rsidRPr="00D63708" w:rsidRDefault="00113FD7" w:rsidP="00113FD7">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__.__.201</w:t>
      </w:r>
      <w:r>
        <w:rPr>
          <w:sz w:val="22"/>
          <w:szCs w:val="22"/>
        </w:rPr>
        <w:t>8</w:t>
      </w:r>
      <w:r w:rsidRPr="00D63708">
        <w:rPr>
          <w:sz w:val="22"/>
          <w:szCs w:val="22"/>
        </w:rPr>
        <w:t xml:space="preserve"> med upravičencem in izbranim dobaviteljem_______________________ za »</w:t>
      </w:r>
      <w:r>
        <w:rPr>
          <w:sz w:val="22"/>
          <w:szCs w:val="22"/>
        </w:rPr>
        <w:t xml:space="preserve">Posredovanje </w:t>
      </w:r>
      <w:r w:rsidR="00980B66">
        <w:rPr>
          <w:sz w:val="22"/>
          <w:szCs w:val="22"/>
        </w:rPr>
        <w:t xml:space="preserve">pri prodaji </w:t>
      </w:r>
      <w:r>
        <w:rPr>
          <w:sz w:val="22"/>
          <w:szCs w:val="22"/>
        </w:rPr>
        <w:t>nepremičnin</w:t>
      </w:r>
      <w:r w:rsidR="0077402C">
        <w:rPr>
          <w:sz w:val="22"/>
          <w:szCs w:val="22"/>
        </w:rPr>
        <w:t>(e)</w:t>
      </w:r>
      <w:r>
        <w:rPr>
          <w:sz w:val="22"/>
          <w:szCs w:val="22"/>
        </w:rPr>
        <w:t xml:space="preserve"> </w:t>
      </w:r>
      <w:r w:rsidR="009A2CCC">
        <w:rPr>
          <w:sz w:val="22"/>
          <w:szCs w:val="22"/>
        </w:rPr>
        <w:t xml:space="preserve">na Ferrarski ulici </w:t>
      </w:r>
      <w:r w:rsidR="0077402C">
        <w:rPr>
          <w:sz w:val="22"/>
          <w:szCs w:val="22"/>
        </w:rPr>
        <w:t xml:space="preserve">16 </w:t>
      </w:r>
      <w:r w:rsidR="009A2CCC">
        <w:rPr>
          <w:sz w:val="22"/>
          <w:szCs w:val="22"/>
        </w:rPr>
        <w:t>v Kopru</w:t>
      </w:r>
      <w:r w:rsidRPr="00D63708">
        <w:rPr>
          <w:sz w:val="22"/>
          <w:szCs w:val="22"/>
        </w:rPr>
        <w:t>«, je dobavitelj dolžan predložiti bančno garancijo na prvi poziv za dobro izvedbo pogodbenih obveznosti v vrednosti ______________brez DDV.</w:t>
      </w:r>
    </w:p>
    <w:p w14:paraId="4B82F4BF" w14:textId="77777777" w:rsidR="00113FD7" w:rsidRDefault="00113FD7" w:rsidP="00113FD7">
      <w:pPr>
        <w:overflowPunct w:val="0"/>
        <w:autoSpaceDE w:val="0"/>
        <w:autoSpaceDN w:val="0"/>
        <w:adjustRightInd w:val="0"/>
        <w:spacing w:after="0"/>
        <w:textAlignment w:val="baseline"/>
        <w:rPr>
          <w:sz w:val="22"/>
          <w:szCs w:val="22"/>
        </w:rPr>
      </w:pPr>
    </w:p>
    <w:p w14:paraId="79F42491" w14:textId="77777777" w:rsidR="00113FD7" w:rsidRPr="00D63708" w:rsidRDefault="00113FD7" w:rsidP="00113FD7">
      <w:pPr>
        <w:overflowPunct w:val="0"/>
        <w:autoSpaceDE w:val="0"/>
        <w:autoSpaceDN w:val="0"/>
        <w:adjustRightInd w:val="0"/>
        <w:spacing w:after="0"/>
        <w:textAlignment w:val="baseline"/>
        <w:rPr>
          <w:sz w:val="22"/>
          <w:szCs w:val="22"/>
        </w:rPr>
      </w:pPr>
      <w:r w:rsidRPr="00D63708">
        <w:rPr>
          <w:sz w:val="22"/>
          <w:szCs w:val="22"/>
        </w:rPr>
        <w:t>Na zahtevo dobavitelja ____________ se s to garancijo nepreklicno in brezpogojno obvezujemo, da bomo v 15 dneh po prejemu vašega prvega pisnega zahtevka ne glede na ugovor dobavitelja plačali ___________EUR, če dobavitelj svoje pogodbene obveznosti ne bo izpolnil v dogovorjeni kakovosti, količini in rokih in na način, opredeljen v zgoraj navedeni pogodbi. Naša obveza velja tudi v primeru delne izpolnitve pogodbene obveznosti, če dobavitelj delno ne izpolni svojih obvez, prevzetih na podlagi pogodbe.</w:t>
      </w:r>
    </w:p>
    <w:p w14:paraId="262BBF12" w14:textId="77777777" w:rsidR="00113FD7" w:rsidRPr="00D63708" w:rsidRDefault="00113FD7" w:rsidP="00113FD7">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774DDAB2" w14:textId="77777777" w:rsidR="00113FD7" w:rsidRPr="00D63708" w:rsidRDefault="00113FD7" w:rsidP="0040143D">
      <w:pPr>
        <w:numPr>
          <w:ilvl w:val="0"/>
          <w:numId w:val="33"/>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00CBD19C" w14:textId="77777777" w:rsidR="00113FD7" w:rsidRPr="00D63708" w:rsidRDefault="00113FD7" w:rsidP="0040143D">
      <w:pPr>
        <w:numPr>
          <w:ilvl w:val="0"/>
          <w:numId w:val="33"/>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2634F35D" w14:textId="77777777" w:rsidR="00113FD7" w:rsidRPr="00D63708" w:rsidRDefault="00113FD7" w:rsidP="0040143D">
      <w:pPr>
        <w:numPr>
          <w:ilvl w:val="0"/>
          <w:numId w:val="33"/>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5868F846" w14:textId="77777777" w:rsidR="00113FD7" w:rsidRPr="00D63708" w:rsidRDefault="00113FD7" w:rsidP="00113FD7">
      <w:pPr>
        <w:overflowPunct w:val="0"/>
        <w:autoSpaceDE w:val="0"/>
        <w:autoSpaceDN w:val="0"/>
        <w:adjustRightInd w:val="0"/>
        <w:spacing w:after="0"/>
        <w:textAlignment w:val="baseline"/>
        <w:rPr>
          <w:rFonts w:cs="Arial"/>
          <w:sz w:val="22"/>
          <w:szCs w:val="22"/>
          <w:lang w:eastAsia="sl-SI"/>
        </w:rPr>
      </w:pPr>
    </w:p>
    <w:p w14:paraId="4E097154" w14:textId="77777777" w:rsidR="00113FD7" w:rsidRPr="00D63708" w:rsidRDefault="00113FD7" w:rsidP="00113FD7">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5B4D8838" w14:textId="77777777" w:rsidR="00113FD7" w:rsidRDefault="00113FD7" w:rsidP="00113FD7">
      <w:pPr>
        <w:overflowPunct w:val="0"/>
        <w:autoSpaceDE w:val="0"/>
        <w:autoSpaceDN w:val="0"/>
        <w:adjustRightInd w:val="0"/>
        <w:spacing w:after="0"/>
        <w:textAlignment w:val="baseline"/>
        <w:rPr>
          <w:sz w:val="22"/>
          <w:szCs w:val="22"/>
        </w:rPr>
      </w:pPr>
    </w:p>
    <w:p w14:paraId="486FAAFA" w14:textId="77777777" w:rsidR="00113FD7" w:rsidRPr="00E927FF" w:rsidRDefault="00113FD7" w:rsidP="00113FD7">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7EFF2277" w14:textId="77777777" w:rsidR="00113FD7" w:rsidRDefault="00113FD7" w:rsidP="00113FD7">
      <w:pPr>
        <w:overflowPunct w:val="0"/>
        <w:autoSpaceDE w:val="0"/>
        <w:autoSpaceDN w:val="0"/>
        <w:adjustRightInd w:val="0"/>
        <w:spacing w:after="0"/>
        <w:textAlignment w:val="baseline"/>
        <w:rPr>
          <w:sz w:val="22"/>
          <w:szCs w:val="22"/>
        </w:rPr>
      </w:pPr>
    </w:p>
    <w:p w14:paraId="1CDA33C8" w14:textId="77777777" w:rsidR="00113FD7" w:rsidRPr="00E927FF" w:rsidRDefault="00113FD7" w:rsidP="00113FD7">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Pr>
          <w:sz w:val="22"/>
          <w:szCs w:val="22"/>
        </w:rPr>
        <w:t>dobavitelju</w:t>
      </w:r>
      <w:r w:rsidRPr="00E927FF">
        <w:rPr>
          <w:sz w:val="22"/>
          <w:szCs w:val="22"/>
        </w:rPr>
        <w:t xml:space="preserve"> </w:t>
      </w:r>
      <w:r w:rsidRPr="00E927FF">
        <w:rPr>
          <w:sz w:val="22"/>
          <w:szCs w:val="22"/>
        </w:rPr>
        <w:lastRenderedPageBreak/>
        <w:t xml:space="preserve">podaljša pogodbeni rok ali v primeru, da </w:t>
      </w:r>
      <w:r>
        <w:rPr>
          <w:sz w:val="22"/>
          <w:szCs w:val="22"/>
        </w:rPr>
        <w:t>dobavitelj</w:t>
      </w:r>
      <w:r w:rsidRPr="00E927FF">
        <w:rPr>
          <w:sz w:val="22"/>
          <w:szCs w:val="22"/>
        </w:rPr>
        <w:t xml:space="preserve"> ni uspel izpolniti pogodbenih obveznosti, se lahko </w:t>
      </w:r>
      <w:r>
        <w:rPr>
          <w:sz w:val="22"/>
          <w:szCs w:val="22"/>
        </w:rPr>
        <w:t>dobavitelj</w:t>
      </w:r>
      <w:r w:rsidRPr="00E927FF">
        <w:rPr>
          <w:sz w:val="22"/>
          <w:szCs w:val="22"/>
        </w:rPr>
        <w:t xml:space="preserve"> in banka sporazumno dogovorita za podaljšanje garancije.</w:t>
      </w:r>
    </w:p>
    <w:p w14:paraId="7A013F91" w14:textId="77777777" w:rsidR="00113FD7" w:rsidRPr="00E927FF" w:rsidRDefault="00113FD7" w:rsidP="00113FD7">
      <w:pPr>
        <w:overflowPunct w:val="0"/>
        <w:autoSpaceDE w:val="0"/>
        <w:autoSpaceDN w:val="0"/>
        <w:adjustRightInd w:val="0"/>
        <w:spacing w:after="0"/>
        <w:textAlignment w:val="baseline"/>
        <w:rPr>
          <w:sz w:val="22"/>
          <w:szCs w:val="22"/>
        </w:rPr>
      </w:pPr>
      <w:r w:rsidRPr="00E927FF">
        <w:rPr>
          <w:sz w:val="22"/>
          <w:szCs w:val="22"/>
        </w:rPr>
        <w:t>Ta garancija ni prenosljiva.</w:t>
      </w:r>
    </w:p>
    <w:p w14:paraId="1CF09B8F" w14:textId="77777777" w:rsidR="00113FD7" w:rsidRDefault="00113FD7" w:rsidP="00113FD7">
      <w:pPr>
        <w:overflowPunct w:val="0"/>
        <w:autoSpaceDE w:val="0"/>
        <w:autoSpaceDN w:val="0"/>
        <w:adjustRightInd w:val="0"/>
        <w:spacing w:after="0"/>
        <w:textAlignment w:val="baseline"/>
        <w:rPr>
          <w:sz w:val="22"/>
          <w:szCs w:val="22"/>
        </w:rPr>
      </w:pPr>
    </w:p>
    <w:p w14:paraId="558C766B" w14:textId="77777777" w:rsidR="00113FD7" w:rsidRPr="00774E5A" w:rsidRDefault="00113FD7" w:rsidP="00113FD7">
      <w:pPr>
        <w:overflowPunct w:val="0"/>
        <w:autoSpaceDE w:val="0"/>
        <w:autoSpaceDN w:val="0"/>
        <w:adjustRightInd w:val="0"/>
        <w:spacing w:after="0"/>
        <w:textAlignment w:val="baseline"/>
        <w:rPr>
          <w:sz w:val="22"/>
          <w:szCs w:val="22"/>
        </w:rPr>
      </w:pPr>
      <w:r w:rsidRPr="00E927FF">
        <w:rPr>
          <w:sz w:val="22"/>
          <w:szCs w:val="22"/>
        </w:rPr>
        <w:t xml:space="preserve">Morebitne spore med upravičencem in banko rešuje stvarno pristojno sodišče v Ljubljani </w:t>
      </w:r>
      <w:r w:rsidRPr="00774E5A">
        <w:rPr>
          <w:sz w:val="22"/>
          <w:szCs w:val="22"/>
        </w:rPr>
        <w:t>po slovenskem pravu.</w:t>
      </w:r>
    </w:p>
    <w:p w14:paraId="08A7CCED" w14:textId="77777777" w:rsidR="00113FD7" w:rsidRPr="00774E5A" w:rsidRDefault="00113FD7" w:rsidP="00113FD7">
      <w:pPr>
        <w:overflowPunct w:val="0"/>
        <w:autoSpaceDE w:val="0"/>
        <w:autoSpaceDN w:val="0"/>
        <w:adjustRightInd w:val="0"/>
        <w:spacing w:after="0"/>
        <w:textAlignment w:val="baseline"/>
        <w:rPr>
          <w:sz w:val="22"/>
          <w:szCs w:val="22"/>
        </w:rPr>
      </w:pPr>
    </w:p>
    <w:p w14:paraId="286D62B6" w14:textId="77777777" w:rsidR="00113FD7" w:rsidRPr="00774E5A" w:rsidRDefault="00113FD7" w:rsidP="00113FD7">
      <w:pPr>
        <w:overflowPunct w:val="0"/>
        <w:autoSpaceDE w:val="0"/>
        <w:autoSpaceDN w:val="0"/>
        <w:adjustRightInd w:val="0"/>
        <w:spacing w:after="0"/>
        <w:textAlignment w:val="baseline"/>
        <w:rPr>
          <w:sz w:val="22"/>
          <w:szCs w:val="22"/>
        </w:rPr>
      </w:pPr>
    </w:p>
    <w:p w14:paraId="0770A5F4" w14:textId="77777777" w:rsidR="00113FD7" w:rsidRPr="00774E5A" w:rsidRDefault="00113FD7" w:rsidP="00113FD7">
      <w:pPr>
        <w:spacing w:after="0"/>
        <w:rPr>
          <w:sz w:val="22"/>
          <w:szCs w:val="22"/>
        </w:rPr>
      </w:pPr>
    </w:p>
    <w:p w14:paraId="079B4036" w14:textId="77777777" w:rsidR="00113FD7" w:rsidRPr="00774E5A" w:rsidRDefault="00113FD7" w:rsidP="00113FD7">
      <w:pPr>
        <w:spacing w:after="0"/>
        <w:rPr>
          <w:sz w:val="22"/>
          <w:szCs w:val="22"/>
        </w:rPr>
      </w:pPr>
    </w:p>
    <w:p w14:paraId="69FAFE6E" w14:textId="77777777" w:rsidR="00113FD7" w:rsidRPr="00774E5A" w:rsidRDefault="00113FD7" w:rsidP="00113FD7">
      <w:pPr>
        <w:spacing w:after="0"/>
        <w:rPr>
          <w:sz w:val="22"/>
          <w:szCs w:val="22"/>
        </w:rPr>
      </w:pPr>
    </w:p>
    <w:p w14:paraId="5CFF9F3F" w14:textId="77777777" w:rsidR="00113FD7" w:rsidRPr="00774E5A" w:rsidRDefault="00113FD7" w:rsidP="00113FD7">
      <w:pPr>
        <w:spacing w:after="0"/>
        <w:rPr>
          <w:sz w:val="22"/>
          <w:szCs w:val="22"/>
        </w:rPr>
      </w:pPr>
    </w:p>
    <w:p w14:paraId="558D1332" w14:textId="77777777" w:rsidR="00113FD7" w:rsidRDefault="00113FD7" w:rsidP="00113FD7">
      <w:pPr>
        <w:rPr>
          <w:rFonts w:eastAsia="Calibri"/>
          <w:i/>
          <w:szCs w:val="22"/>
        </w:rPr>
      </w:pPr>
      <w:r w:rsidRPr="00D20F1A">
        <w:rPr>
          <w:rFonts w:eastAsia="Calibri"/>
          <w:b/>
          <w:i/>
          <w:szCs w:val="22"/>
        </w:rPr>
        <w:t>Opomba:</w:t>
      </w:r>
      <w:r w:rsidRPr="00D20F1A">
        <w:rPr>
          <w:rFonts w:eastAsia="Calibri"/>
          <w:i/>
          <w:szCs w:val="22"/>
        </w:rPr>
        <w:t xml:space="preserve"> </w:t>
      </w:r>
    </w:p>
    <w:p w14:paraId="7690D7EE" w14:textId="6164DF96" w:rsidR="00113FD7" w:rsidRPr="00A3220F" w:rsidRDefault="008F6540" w:rsidP="0040143D">
      <w:pPr>
        <w:pStyle w:val="ListParagraph"/>
        <w:widowControl/>
        <w:numPr>
          <w:ilvl w:val="0"/>
          <w:numId w:val="33"/>
        </w:numPr>
        <w:spacing w:after="0"/>
        <w:rPr>
          <w:rFonts w:eastAsia="Calibri"/>
          <w:i/>
          <w:szCs w:val="22"/>
        </w:rPr>
      </w:pPr>
      <w:r>
        <w:rPr>
          <w:rFonts w:eastAsia="Calibri"/>
          <w:i/>
          <w:szCs w:val="22"/>
        </w:rPr>
        <w:t>ponudnik mora dopisati komentar v</w:t>
      </w:r>
      <w:r w:rsidR="00113FD7" w:rsidRPr="00A3220F">
        <w:rPr>
          <w:rFonts w:eastAsia="Calibri"/>
          <w:i/>
          <w:szCs w:val="22"/>
        </w:rPr>
        <w:t xml:space="preserve"> primeru, da izbere drugo finančno zavarovanje (npr. kavcijsko zavarovanje</w:t>
      </w:r>
      <w:r w:rsidR="00F74E7F">
        <w:rPr>
          <w:rFonts w:eastAsia="Calibri"/>
          <w:i/>
          <w:szCs w:val="22"/>
        </w:rPr>
        <w:t>)</w:t>
      </w:r>
      <w:r w:rsidR="00113FD7">
        <w:rPr>
          <w:rFonts w:eastAsia="Calibri"/>
          <w:i/>
          <w:szCs w:val="22"/>
        </w:rPr>
        <w:t xml:space="preserve"> </w:t>
      </w:r>
    </w:p>
    <w:p w14:paraId="3E906E5E" w14:textId="77777777" w:rsidR="0085184B" w:rsidRDefault="0085184B" w:rsidP="007E2230">
      <w:pPr>
        <w:widowControl/>
        <w:spacing w:after="0"/>
        <w:jc w:val="left"/>
        <w:rPr>
          <w:sz w:val="22"/>
          <w:szCs w:val="22"/>
        </w:rPr>
      </w:pPr>
      <w:r>
        <w:rPr>
          <w:sz w:val="22"/>
          <w:szCs w:val="22"/>
        </w:rPr>
        <w:br w:type="page"/>
      </w:r>
    </w:p>
    <w:p w14:paraId="4E2C0FFE" w14:textId="34A2A3DE" w:rsidR="00DB5DB9" w:rsidRPr="00746FE5" w:rsidRDefault="00042210" w:rsidP="0040143D">
      <w:pPr>
        <w:pStyle w:val="Heading2"/>
        <w:numPr>
          <w:ilvl w:val="0"/>
          <w:numId w:val="12"/>
        </w:numPr>
        <w:spacing w:line="240" w:lineRule="auto"/>
        <w:ind w:left="357" w:hanging="357"/>
        <w:rPr>
          <w:rFonts w:asciiTheme="minorHAnsi" w:hAnsiTheme="minorHAnsi"/>
          <w:sz w:val="22"/>
          <w:szCs w:val="22"/>
        </w:rPr>
      </w:pPr>
      <w:bookmarkStart w:id="21" w:name="_Toc520713490"/>
      <w:r w:rsidRPr="00746FE5">
        <w:rPr>
          <w:rFonts w:asciiTheme="minorHAnsi" w:hAnsiTheme="minorHAnsi"/>
          <w:sz w:val="22"/>
          <w:szCs w:val="22"/>
        </w:rPr>
        <w:lastRenderedPageBreak/>
        <w:t xml:space="preserve">VZOREC </w:t>
      </w:r>
      <w:r w:rsidR="0011349E">
        <w:rPr>
          <w:rFonts w:asciiTheme="minorHAnsi" w:hAnsiTheme="minorHAnsi"/>
          <w:sz w:val="22"/>
          <w:szCs w:val="22"/>
        </w:rPr>
        <w:t>POGODBE</w:t>
      </w:r>
      <w:r w:rsidR="00E70A5D">
        <w:rPr>
          <w:rFonts w:asciiTheme="minorHAnsi" w:hAnsiTheme="minorHAnsi"/>
          <w:sz w:val="22"/>
          <w:szCs w:val="22"/>
        </w:rPr>
        <w:t xml:space="preserve"> O POSREDOVANJU</w:t>
      </w:r>
      <w:bookmarkEnd w:id="21"/>
    </w:p>
    <w:p w14:paraId="2701A1F2" w14:textId="77777777" w:rsidR="00DF0959" w:rsidRPr="00DF5E8C" w:rsidRDefault="00DF0959" w:rsidP="00DF5E8C">
      <w:pPr>
        <w:spacing w:after="0"/>
        <w:rPr>
          <w:sz w:val="22"/>
          <w:szCs w:val="22"/>
        </w:rPr>
      </w:pPr>
    </w:p>
    <w:p w14:paraId="217D447B" w14:textId="353BB586" w:rsidR="00DF0959" w:rsidRPr="007436C2" w:rsidRDefault="009E6FB9" w:rsidP="00491371">
      <w:pPr>
        <w:spacing w:after="0"/>
        <w:jc w:val="center"/>
        <w:rPr>
          <w:rFonts w:eastAsia="Calibri"/>
          <w:b/>
          <w:spacing w:val="70"/>
        </w:rPr>
      </w:pPr>
      <w:r>
        <w:rPr>
          <w:rFonts w:eastAsia="Calibri"/>
          <w:b/>
          <w:spacing w:val="70"/>
        </w:rPr>
        <w:t>POGODBA</w:t>
      </w:r>
      <w:r w:rsidR="00DF0959" w:rsidRPr="007436C2">
        <w:rPr>
          <w:rFonts w:eastAsia="Calibri"/>
          <w:b/>
          <w:spacing w:val="70"/>
        </w:rPr>
        <w:t xml:space="preserve"> </w:t>
      </w:r>
      <w:r w:rsidR="00677657">
        <w:rPr>
          <w:rFonts w:eastAsia="Calibri"/>
          <w:b/>
          <w:spacing w:val="70"/>
        </w:rPr>
        <w:t>O</w:t>
      </w:r>
      <w:r w:rsidR="00DF0959" w:rsidRPr="007436C2">
        <w:rPr>
          <w:rFonts w:eastAsia="Calibri"/>
          <w:b/>
          <w:spacing w:val="70"/>
        </w:rPr>
        <w:t xml:space="preserve"> </w:t>
      </w:r>
      <w:r w:rsidR="00DF0959">
        <w:rPr>
          <w:rFonts w:eastAsia="Calibri"/>
          <w:b/>
          <w:spacing w:val="70"/>
        </w:rPr>
        <w:t>POSREDOVANJ</w:t>
      </w:r>
      <w:r w:rsidR="00677657">
        <w:rPr>
          <w:rFonts w:eastAsia="Calibri"/>
          <w:b/>
          <w:spacing w:val="70"/>
        </w:rPr>
        <w:t>U</w:t>
      </w:r>
      <w:r w:rsidR="00DF0959">
        <w:rPr>
          <w:rFonts w:eastAsia="Calibri"/>
          <w:b/>
          <w:spacing w:val="70"/>
        </w:rPr>
        <w:t xml:space="preserve"> </w:t>
      </w:r>
      <w:r w:rsidR="00980B66">
        <w:rPr>
          <w:rFonts w:eastAsia="Calibri"/>
          <w:b/>
          <w:spacing w:val="70"/>
        </w:rPr>
        <w:t xml:space="preserve">PRI PRODAJI </w:t>
      </w:r>
      <w:r w:rsidR="00DF0959">
        <w:rPr>
          <w:rFonts w:eastAsia="Calibri"/>
          <w:b/>
          <w:spacing w:val="70"/>
        </w:rPr>
        <w:t>NEPREMIČNIN</w:t>
      </w:r>
      <w:r w:rsidR="0040143D">
        <w:rPr>
          <w:rFonts w:eastAsia="Calibri"/>
          <w:b/>
          <w:spacing w:val="70"/>
        </w:rPr>
        <w:t>(E)</w:t>
      </w:r>
      <w:r w:rsidR="00677657">
        <w:rPr>
          <w:rFonts w:eastAsia="Calibri"/>
          <w:b/>
          <w:spacing w:val="70"/>
        </w:rPr>
        <w:t xml:space="preserve"> </w:t>
      </w:r>
      <w:r w:rsidR="009A2CCC">
        <w:rPr>
          <w:rFonts w:eastAsia="Calibri"/>
          <w:b/>
          <w:spacing w:val="70"/>
        </w:rPr>
        <w:t xml:space="preserve">NA FERRARSKI ULICI </w:t>
      </w:r>
      <w:r w:rsidR="004553B4">
        <w:rPr>
          <w:rFonts w:eastAsia="Calibri"/>
          <w:b/>
          <w:spacing w:val="70"/>
        </w:rPr>
        <w:t xml:space="preserve">16 </w:t>
      </w:r>
      <w:r w:rsidR="009A2CCC">
        <w:rPr>
          <w:rFonts w:eastAsia="Calibri"/>
          <w:b/>
          <w:spacing w:val="70"/>
        </w:rPr>
        <w:t>V KOPRU</w:t>
      </w:r>
    </w:p>
    <w:p w14:paraId="5DB8DF60" w14:textId="77777777" w:rsidR="00DF0959" w:rsidRPr="007436C2" w:rsidRDefault="00DF0959" w:rsidP="00491371">
      <w:pPr>
        <w:spacing w:after="0"/>
        <w:jc w:val="center"/>
        <w:rPr>
          <w:rFonts w:eastAsia="Calibri"/>
          <w:b/>
          <w:spacing w:val="70"/>
        </w:rPr>
      </w:pPr>
      <w:r w:rsidRPr="007436C2">
        <w:rPr>
          <w:rFonts w:eastAsia="Calibri"/>
          <w:b/>
          <w:spacing w:val="70"/>
        </w:rPr>
        <w:t>št. ________</w:t>
      </w:r>
    </w:p>
    <w:p w14:paraId="185E44A9" w14:textId="77777777" w:rsidR="00DF0959" w:rsidRPr="00DF5E8C" w:rsidRDefault="00DF0959" w:rsidP="00491371">
      <w:pPr>
        <w:spacing w:after="0"/>
        <w:rPr>
          <w:sz w:val="22"/>
          <w:szCs w:val="22"/>
        </w:rPr>
      </w:pPr>
    </w:p>
    <w:p w14:paraId="239DA227" w14:textId="77777777" w:rsidR="00491371" w:rsidRPr="00DF5E8C" w:rsidRDefault="00491371" w:rsidP="00491371">
      <w:pPr>
        <w:spacing w:after="0"/>
        <w:rPr>
          <w:sz w:val="22"/>
          <w:szCs w:val="22"/>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163F7B" w14:paraId="20C35A54" w14:textId="77777777" w:rsidTr="00AC7699">
        <w:trPr>
          <w:trHeight w:val="285"/>
        </w:trPr>
        <w:tc>
          <w:tcPr>
            <w:tcW w:w="4539" w:type="dxa"/>
          </w:tcPr>
          <w:p w14:paraId="737CD89D" w14:textId="77777777" w:rsidR="00DF0959" w:rsidRPr="00163F7B" w:rsidRDefault="00DF0959" w:rsidP="00491371">
            <w:pPr>
              <w:rPr>
                <w:b/>
                <w:sz w:val="22"/>
                <w:szCs w:val="22"/>
              </w:rPr>
            </w:pPr>
            <w:r w:rsidRPr="00163F7B">
              <w:rPr>
                <w:b/>
                <w:sz w:val="22"/>
                <w:szCs w:val="22"/>
              </w:rPr>
              <w:t>NAROČNIK:</w:t>
            </w:r>
          </w:p>
          <w:p w14:paraId="178EFB58" w14:textId="77777777" w:rsidR="00DF0959" w:rsidRPr="00163F7B" w:rsidRDefault="00DF0959" w:rsidP="00491371">
            <w:pPr>
              <w:rPr>
                <w:b/>
                <w:sz w:val="22"/>
                <w:szCs w:val="22"/>
              </w:rPr>
            </w:pPr>
          </w:p>
        </w:tc>
        <w:tc>
          <w:tcPr>
            <w:tcW w:w="4448" w:type="dxa"/>
            <w:hideMark/>
          </w:tcPr>
          <w:p w14:paraId="634D1FA1" w14:textId="77777777" w:rsidR="00DF0959" w:rsidRPr="00163F7B" w:rsidRDefault="00DF0959" w:rsidP="00491371">
            <w:pPr>
              <w:rPr>
                <w:b/>
                <w:sz w:val="22"/>
                <w:szCs w:val="22"/>
              </w:rPr>
            </w:pPr>
          </w:p>
        </w:tc>
      </w:tr>
      <w:tr w:rsidR="00DF0959" w:rsidRPr="00163F7B" w14:paraId="2584B0B0" w14:textId="77777777" w:rsidTr="00AC7699">
        <w:trPr>
          <w:trHeight w:val="3073"/>
        </w:trPr>
        <w:tc>
          <w:tcPr>
            <w:tcW w:w="4539" w:type="dxa"/>
          </w:tcPr>
          <w:p w14:paraId="016CFF24" w14:textId="77777777" w:rsidR="00DF0959" w:rsidRPr="00163F7B" w:rsidRDefault="00DF0959" w:rsidP="00491371">
            <w:pPr>
              <w:rPr>
                <w:sz w:val="22"/>
                <w:szCs w:val="22"/>
              </w:rPr>
            </w:pPr>
            <w:r w:rsidRPr="00163F7B">
              <w:rPr>
                <w:sz w:val="22"/>
                <w:szCs w:val="22"/>
              </w:rPr>
              <w:t xml:space="preserve">Družba za upravljanje terjatev bank, </w:t>
            </w:r>
            <w:proofErr w:type="spellStart"/>
            <w:r w:rsidRPr="00163F7B">
              <w:rPr>
                <w:sz w:val="22"/>
                <w:szCs w:val="22"/>
              </w:rPr>
              <w:t>d.d</w:t>
            </w:r>
            <w:proofErr w:type="spellEnd"/>
            <w:r w:rsidRPr="00163F7B">
              <w:rPr>
                <w:sz w:val="22"/>
                <w:szCs w:val="22"/>
              </w:rPr>
              <w:t>.</w:t>
            </w:r>
          </w:p>
          <w:p w14:paraId="4D84CB83" w14:textId="77777777" w:rsidR="00DF0959" w:rsidRPr="00163F7B" w:rsidRDefault="00DF0959" w:rsidP="00491371">
            <w:pPr>
              <w:rPr>
                <w:sz w:val="22"/>
                <w:szCs w:val="22"/>
              </w:rPr>
            </w:pPr>
            <w:r w:rsidRPr="00163F7B">
              <w:rPr>
                <w:sz w:val="22"/>
                <w:szCs w:val="22"/>
              </w:rPr>
              <w:t>Davčna ulica 1</w:t>
            </w:r>
          </w:p>
          <w:p w14:paraId="7A804CB6" w14:textId="77777777" w:rsidR="00DF0959" w:rsidRPr="00163F7B" w:rsidRDefault="00DF0959" w:rsidP="00491371">
            <w:pPr>
              <w:rPr>
                <w:sz w:val="22"/>
                <w:szCs w:val="22"/>
              </w:rPr>
            </w:pPr>
            <w:r w:rsidRPr="00163F7B">
              <w:rPr>
                <w:sz w:val="22"/>
                <w:szCs w:val="22"/>
              </w:rPr>
              <w:t>SI - 1000 Ljubljana,</w:t>
            </w:r>
          </w:p>
          <w:p w14:paraId="270BCB8B" w14:textId="77777777" w:rsidR="00DF0959" w:rsidRPr="00163F7B" w:rsidRDefault="00DF0959" w:rsidP="00491371">
            <w:pPr>
              <w:rPr>
                <w:sz w:val="22"/>
                <w:szCs w:val="22"/>
              </w:rPr>
            </w:pPr>
            <w:r w:rsidRPr="00163F7B">
              <w:rPr>
                <w:sz w:val="22"/>
                <w:szCs w:val="22"/>
              </w:rPr>
              <w:t>matična številka: 6339620000</w:t>
            </w:r>
          </w:p>
          <w:p w14:paraId="0A8C5CDB" w14:textId="77777777" w:rsidR="00DF0959" w:rsidRPr="00163F7B" w:rsidRDefault="00DF0959" w:rsidP="00491371">
            <w:pPr>
              <w:rPr>
                <w:sz w:val="22"/>
                <w:szCs w:val="22"/>
              </w:rPr>
            </w:pPr>
            <w:r w:rsidRPr="00163F7B">
              <w:rPr>
                <w:sz w:val="22"/>
                <w:szCs w:val="22"/>
              </w:rPr>
              <w:t>davčna številka: 41251482</w:t>
            </w:r>
          </w:p>
          <w:p w14:paraId="45D2EA5E" w14:textId="77777777" w:rsidR="00DF0959" w:rsidRPr="00163F7B" w:rsidRDefault="00DF0959" w:rsidP="00491371">
            <w:pPr>
              <w:rPr>
                <w:sz w:val="22"/>
                <w:szCs w:val="22"/>
              </w:rPr>
            </w:pPr>
          </w:p>
          <w:p w14:paraId="4775E374" w14:textId="77777777" w:rsidR="00DF0959" w:rsidRPr="00163F7B" w:rsidRDefault="00DF0959" w:rsidP="00491371">
            <w:pPr>
              <w:rPr>
                <w:sz w:val="22"/>
                <w:szCs w:val="22"/>
              </w:rPr>
            </w:pPr>
            <w:r w:rsidRPr="00163F7B">
              <w:rPr>
                <w:sz w:val="22"/>
                <w:szCs w:val="22"/>
              </w:rPr>
              <w:t>ki jo zastopa</w:t>
            </w:r>
          </w:p>
          <w:p w14:paraId="10A3A1AD" w14:textId="77777777" w:rsidR="00DF0959" w:rsidRPr="00163F7B" w:rsidRDefault="00DF0959" w:rsidP="00491371">
            <w:pPr>
              <w:rPr>
                <w:sz w:val="22"/>
                <w:szCs w:val="22"/>
              </w:rPr>
            </w:pPr>
          </w:p>
          <w:p w14:paraId="707E16BA" w14:textId="77777777" w:rsidR="00DF0959" w:rsidRPr="00163F7B" w:rsidRDefault="00DF0959" w:rsidP="00491371">
            <w:pPr>
              <w:rPr>
                <w:sz w:val="22"/>
                <w:szCs w:val="22"/>
              </w:rPr>
            </w:pPr>
            <w:r w:rsidRPr="00163F7B">
              <w:rPr>
                <w:rFonts w:cs="Arial"/>
                <w:sz w:val="22"/>
                <w:szCs w:val="22"/>
              </w:rPr>
              <w:t>______________, izvršni direktor</w:t>
            </w:r>
          </w:p>
          <w:p w14:paraId="303AD635" w14:textId="77777777" w:rsidR="00DF0959" w:rsidRPr="00163F7B" w:rsidRDefault="00DF0959" w:rsidP="00491371">
            <w:pPr>
              <w:rPr>
                <w:b/>
                <w:sz w:val="22"/>
                <w:szCs w:val="22"/>
              </w:rPr>
            </w:pPr>
            <w:r w:rsidRPr="00163F7B">
              <w:rPr>
                <w:sz w:val="22"/>
                <w:szCs w:val="22"/>
              </w:rPr>
              <w:t>v nadaljevanju: »</w:t>
            </w:r>
            <w:r w:rsidRPr="00163F7B">
              <w:rPr>
                <w:b/>
                <w:sz w:val="22"/>
                <w:szCs w:val="22"/>
              </w:rPr>
              <w:t xml:space="preserve">DUTB, </w:t>
            </w:r>
            <w:proofErr w:type="spellStart"/>
            <w:r w:rsidRPr="00163F7B">
              <w:rPr>
                <w:b/>
                <w:sz w:val="22"/>
                <w:szCs w:val="22"/>
              </w:rPr>
              <w:t>d.d</w:t>
            </w:r>
            <w:proofErr w:type="spellEnd"/>
            <w:r w:rsidRPr="00163F7B">
              <w:rPr>
                <w:sz w:val="22"/>
                <w:szCs w:val="22"/>
              </w:rPr>
              <w:t>.« ali</w:t>
            </w:r>
            <w:r w:rsidRPr="00163F7B">
              <w:rPr>
                <w:b/>
                <w:sz w:val="22"/>
                <w:szCs w:val="22"/>
              </w:rPr>
              <w:t xml:space="preserve"> »naročnik</w:t>
            </w:r>
            <w:r w:rsidRPr="00163F7B">
              <w:rPr>
                <w:sz w:val="22"/>
                <w:szCs w:val="22"/>
              </w:rPr>
              <w:t>«</w:t>
            </w:r>
          </w:p>
        </w:tc>
        <w:tc>
          <w:tcPr>
            <w:tcW w:w="4448" w:type="dxa"/>
          </w:tcPr>
          <w:p w14:paraId="5C3873D0" w14:textId="77777777" w:rsidR="00DF0959" w:rsidRPr="00163F7B" w:rsidRDefault="00DF0959" w:rsidP="00491371">
            <w:pPr>
              <w:rPr>
                <w:sz w:val="22"/>
                <w:szCs w:val="22"/>
              </w:rPr>
            </w:pPr>
            <w:r w:rsidRPr="00163F7B">
              <w:rPr>
                <w:sz w:val="22"/>
                <w:szCs w:val="22"/>
              </w:rPr>
              <w:t>e-pošta: info@dutb.eu</w:t>
            </w:r>
          </w:p>
          <w:p w14:paraId="7CBFD41E" w14:textId="77777777" w:rsidR="00DF0959" w:rsidRPr="00163F7B" w:rsidRDefault="00DF0959" w:rsidP="00491371">
            <w:pPr>
              <w:rPr>
                <w:sz w:val="22"/>
                <w:szCs w:val="22"/>
              </w:rPr>
            </w:pPr>
            <w:r w:rsidRPr="00163F7B">
              <w:rPr>
                <w:sz w:val="22"/>
                <w:szCs w:val="22"/>
              </w:rPr>
              <w:t>telefon: +386 820 542 35</w:t>
            </w:r>
          </w:p>
          <w:p w14:paraId="66396FC4" w14:textId="77777777" w:rsidR="00DF0959" w:rsidRPr="00163F7B" w:rsidRDefault="00DF0959" w:rsidP="00491371">
            <w:pPr>
              <w:rPr>
                <w:sz w:val="22"/>
                <w:szCs w:val="22"/>
              </w:rPr>
            </w:pPr>
            <w:r w:rsidRPr="00163F7B">
              <w:rPr>
                <w:sz w:val="22"/>
                <w:szCs w:val="22"/>
              </w:rPr>
              <w:t xml:space="preserve">  </w:t>
            </w:r>
            <w:r w:rsidRPr="00163F7B">
              <w:rPr>
                <w:sz w:val="22"/>
                <w:szCs w:val="22"/>
              </w:rPr>
              <w:tab/>
              <w:t xml:space="preserve"> +386 1 429 38 70</w:t>
            </w:r>
          </w:p>
          <w:p w14:paraId="4481AF8F" w14:textId="77777777" w:rsidR="00DF0959" w:rsidRPr="00163F7B" w:rsidRDefault="00DF0959" w:rsidP="00491371">
            <w:pPr>
              <w:rPr>
                <w:sz w:val="22"/>
                <w:szCs w:val="22"/>
              </w:rPr>
            </w:pPr>
            <w:r w:rsidRPr="00163F7B">
              <w:rPr>
                <w:sz w:val="22"/>
                <w:szCs w:val="22"/>
              </w:rPr>
              <w:t xml:space="preserve">faks: </w:t>
            </w:r>
            <w:r w:rsidRPr="00163F7B">
              <w:rPr>
                <w:sz w:val="22"/>
                <w:szCs w:val="22"/>
              </w:rPr>
              <w:tab/>
              <w:t xml:space="preserve"> +386 1 429 38 59</w:t>
            </w:r>
          </w:p>
          <w:p w14:paraId="3E38D65E" w14:textId="77777777" w:rsidR="00DF0959" w:rsidRPr="00163F7B" w:rsidRDefault="00DF0959" w:rsidP="00491371">
            <w:pPr>
              <w:rPr>
                <w:sz w:val="22"/>
                <w:szCs w:val="22"/>
              </w:rPr>
            </w:pPr>
          </w:p>
        </w:tc>
      </w:tr>
      <w:tr w:rsidR="00DF0959" w:rsidRPr="00163F7B" w14:paraId="2494BDD4" w14:textId="77777777" w:rsidTr="00AC7699">
        <w:trPr>
          <w:trHeight w:val="330"/>
        </w:trPr>
        <w:tc>
          <w:tcPr>
            <w:tcW w:w="4539" w:type="dxa"/>
          </w:tcPr>
          <w:p w14:paraId="6E7B0FEC" w14:textId="77777777" w:rsidR="00DF0959" w:rsidRPr="00163F7B" w:rsidRDefault="00DF0959" w:rsidP="00491371">
            <w:pPr>
              <w:rPr>
                <w:b/>
                <w:sz w:val="22"/>
                <w:szCs w:val="22"/>
              </w:rPr>
            </w:pPr>
            <w:r w:rsidRPr="00163F7B">
              <w:rPr>
                <w:b/>
                <w:sz w:val="22"/>
                <w:szCs w:val="22"/>
              </w:rPr>
              <w:t>in</w:t>
            </w:r>
          </w:p>
          <w:p w14:paraId="021ED596" w14:textId="77777777" w:rsidR="00DF0959" w:rsidRPr="00DF5E8C" w:rsidRDefault="00DF0959" w:rsidP="00491371">
            <w:pPr>
              <w:rPr>
                <w:sz w:val="22"/>
                <w:szCs w:val="22"/>
              </w:rPr>
            </w:pPr>
          </w:p>
          <w:p w14:paraId="73F490EA" w14:textId="77777777" w:rsidR="00DF0959" w:rsidRPr="00163F7B" w:rsidRDefault="00DF0959" w:rsidP="00491371">
            <w:pPr>
              <w:rPr>
                <w:b/>
                <w:sz w:val="22"/>
                <w:szCs w:val="22"/>
              </w:rPr>
            </w:pPr>
          </w:p>
        </w:tc>
        <w:tc>
          <w:tcPr>
            <w:tcW w:w="4448" w:type="dxa"/>
          </w:tcPr>
          <w:p w14:paraId="08684E69" w14:textId="77777777" w:rsidR="00DF0959" w:rsidRPr="00163F7B" w:rsidRDefault="00DF0959" w:rsidP="00491371">
            <w:pPr>
              <w:rPr>
                <w:b/>
                <w:sz w:val="22"/>
                <w:szCs w:val="22"/>
              </w:rPr>
            </w:pPr>
          </w:p>
        </w:tc>
      </w:tr>
      <w:tr w:rsidR="00DF0959" w:rsidRPr="00163F7B" w14:paraId="4685BAB1" w14:textId="77777777" w:rsidTr="00AC7699">
        <w:trPr>
          <w:trHeight w:val="315"/>
        </w:trPr>
        <w:tc>
          <w:tcPr>
            <w:tcW w:w="4539" w:type="dxa"/>
            <w:hideMark/>
          </w:tcPr>
          <w:p w14:paraId="794343E1" w14:textId="77777777" w:rsidR="00DF0959" w:rsidRPr="00163F7B" w:rsidRDefault="00DF0959" w:rsidP="00491371">
            <w:pPr>
              <w:rPr>
                <w:b/>
                <w:sz w:val="22"/>
                <w:szCs w:val="22"/>
              </w:rPr>
            </w:pPr>
            <w:r w:rsidRPr="00163F7B">
              <w:rPr>
                <w:b/>
                <w:sz w:val="22"/>
                <w:szCs w:val="22"/>
              </w:rPr>
              <w:t>IZVAJALEC</w:t>
            </w:r>
          </w:p>
        </w:tc>
        <w:tc>
          <w:tcPr>
            <w:tcW w:w="4448" w:type="dxa"/>
          </w:tcPr>
          <w:p w14:paraId="24901516" w14:textId="77777777" w:rsidR="00DF0959" w:rsidRPr="00163F7B" w:rsidRDefault="00DF0959" w:rsidP="00491371">
            <w:pPr>
              <w:rPr>
                <w:b/>
                <w:sz w:val="22"/>
                <w:szCs w:val="22"/>
              </w:rPr>
            </w:pPr>
          </w:p>
        </w:tc>
      </w:tr>
      <w:tr w:rsidR="00DF0959" w:rsidRPr="00163F7B" w14:paraId="77FC597A" w14:textId="77777777" w:rsidTr="00AC7699">
        <w:trPr>
          <w:trHeight w:val="2167"/>
        </w:trPr>
        <w:tc>
          <w:tcPr>
            <w:tcW w:w="4539" w:type="dxa"/>
          </w:tcPr>
          <w:p w14:paraId="13580001" w14:textId="77777777" w:rsidR="00DF0959" w:rsidRPr="00163F7B" w:rsidRDefault="00DF0959" w:rsidP="00491371">
            <w:pPr>
              <w:rPr>
                <w:sz w:val="22"/>
                <w:szCs w:val="22"/>
              </w:rPr>
            </w:pPr>
            <w:r w:rsidRPr="00163F7B">
              <w:rPr>
                <w:sz w:val="22"/>
                <w:szCs w:val="22"/>
              </w:rPr>
              <w:t>____________________________</w:t>
            </w:r>
          </w:p>
          <w:p w14:paraId="3204E8D3" w14:textId="77777777" w:rsidR="00DF0959" w:rsidRPr="00163F7B" w:rsidRDefault="00DF0959" w:rsidP="00491371">
            <w:pPr>
              <w:rPr>
                <w:sz w:val="22"/>
                <w:szCs w:val="22"/>
              </w:rPr>
            </w:pPr>
          </w:p>
          <w:p w14:paraId="0164C4EB" w14:textId="77777777" w:rsidR="00DF0959" w:rsidRPr="00163F7B" w:rsidRDefault="00DF0959" w:rsidP="00491371">
            <w:pPr>
              <w:rPr>
                <w:sz w:val="22"/>
                <w:szCs w:val="22"/>
              </w:rPr>
            </w:pPr>
            <w:r w:rsidRPr="00163F7B">
              <w:rPr>
                <w:sz w:val="22"/>
                <w:szCs w:val="22"/>
              </w:rPr>
              <w:t>matična številka:</w:t>
            </w:r>
          </w:p>
          <w:p w14:paraId="11E30BD1" w14:textId="77777777" w:rsidR="00DF0959" w:rsidRPr="00163F7B" w:rsidRDefault="00DF0959" w:rsidP="00491371">
            <w:pPr>
              <w:rPr>
                <w:sz w:val="22"/>
                <w:szCs w:val="22"/>
              </w:rPr>
            </w:pPr>
            <w:r w:rsidRPr="00163F7B">
              <w:rPr>
                <w:sz w:val="22"/>
                <w:szCs w:val="22"/>
              </w:rPr>
              <w:t>davčna številka:</w:t>
            </w:r>
          </w:p>
          <w:p w14:paraId="4E491D5A" w14:textId="77777777" w:rsidR="00DF0959" w:rsidRPr="00163F7B" w:rsidRDefault="00DF0959" w:rsidP="00491371">
            <w:pPr>
              <w:rPr>
                <w:sz w:val="22"/>
                <w:szCs w:val="22"/>
              </w:rPr>
            </w:pPr>
          </w:p>
          <w:p w14:paraId="65F7F586" w14:textId="77777777" w:rsidR="00DF0959" w:rsidRPr="00163F7B" w:rsidRDefault="00DF0959" w:rsidP="00491371">
            <w:pPr>
              <w:rPr>
                <w:sz w:val="22"/>
                <w:szCs w:val="22"/>
              </w:rPr>
            </w:pPr>
            <w:r w:rsidRPr="00163F7B">
              <w:rPr>
                <w:sz w:val="22"/>
                <w:szCs w:val="22"/>
              </w:rPr>
              <w:t>ki ga zastopa</w:t>
            </w:r>
          </w:p>
          <w:p w14:paraId="74930685" w14:textId="77777777" w:rsidR="00DF0959" w:rsidRPr="00163F7B" w:rsidRDefault="00DF0959" w:rsidP="00491371">
            <w:pPr>
              <w:rPr>
                <w:sz w:val="22"/>
                <w:szCs w:val="22"/>
              </w:rPr>
            </w:pPr>
            <w:r w:rsidRPr="00163F7B">
              <w:rPr>
                <w:sz w:val="22"/>
                <w:szCs w:val="22"/>
              </w:rPr>
              <w:t>____________________________</w:t>
            </w:r>
          </w:p>
          <w:p w14:paraId="476E0B49" w14:textId="77777777" w:rsidR="00DF0959" w:rsidRPr="00163F7B" w:rsidRDefault="00DF0959" w:rsidP="00491371">
            <w:pPr>
              <w:rPr>
                <w:sz w:val="22"/>
                <w:szCs w:val="22"/>
              </w:rPr>
            </w:pPr>
          </w:p>
          <w:p w14:paraId="63B3C9CE" w14:textId="77777777" w:rsidR="00DF0959" w:rsidRPr="00163F7B" w:rsidRDefault="00DF0959" w:rsidP="00491371">
            <w:pPr>
              <w:rPr>
                <w:sz w:val="22"/>
                <w:szCs w:val="22"/>
              </w:rPr>
            </w:pPr>
            <w:r w:rsidRPr="00163F7B">
              <w:rPr>
                <w:sz w:val="22"/>
                <w:szCs w:val="22"/>
              </w:rPr>
              <w:t>v nadaljevanju: »</w:t>
            </w:r>
            <w:r w:rsidRPr="00163F7B">
              <w:rPr>
                <w:b/>
                <w:sz w:val="22"/>
                <w:szCs w:val="22"/>
              </w:rPr>
              <w:t>izvajalec</w:t>
            </w:r>
            <w:r w:rsidRPr="00163F7B">
              <w:rPr>
                <w:sz w:val="22"/>
                <w:szCs w:val="22"/>
              </w:rPr>
              <w:t>«,</w:t>
            </w:r>
          </w:p>
          <w:p w14:paraId="0351DF52" w14:textId="77777777" w:rsidR="00DF0959" w:rsidRPr="00163F7B" w:rsidRDefault="00DF0959" w:rsidP="00491371">
            <w:pPr>
              <w:rPr>
                <w:sz w:val="22"/>
                <w:szCs w:val="22"/>
              </w:rPr>
            </w:pPr>
          </w:p>
          <w:p w14:paraId="76F10D73" w14:textId="77777777" w:rsidR="00DF0959" w:rsidRPr="00163F7B" w:rsidRDefault="00DF0959" w:rsidP="00491371">
            <w:pPr>
              <w:rPr>
                <w:sz w:val="22"/>
                <w:szCs w:val="22"/>
              </w:rPr>
            </w:pPr>
            <w:r w:rsidRPr="00163F7B">
              <w:rPr>
                <w:sz w:val="22"/>
                <w:szCs w:val="22"/>
              </w:rPr>
              <w:t>vsak od njiju »</w:t>
            </w:r>
            <w:r w:rsidRPr="00163F7B">
              <w:rPr>
                <w:b/>
                <w:sz w:val="22"/>
                <w:szCs w:val="22"/>
              </w:rPr>
              <w:t>stranka</w:t>
            </w:r>
            <w:r w:rsidRPr="00163F7B">
              <w:rPr>
                <w:sz w:val="22"/>
                <w:szCs w:val="22"/>
              </w:rPr>
              <w:t>«, oba skupaj pa »</w:t>
            </w:r>
            <w:r w:rsidRPr="00163F7B">
              <w:rPr>
                <w:b/>
                <w:sz w:val="22"/>
                <w:szCs w:val="22"/>
              </w:rPr>
              <w:t>stranki</w:t>
            </w:r>
            <w:r w:rsidRPr="00163F7B">
              <w:rPr>
                <w:sz w:val="22"/>
                <w:szCs w:val="22"/>
              </w:rPr>
              <w:t>«</w:t>
            </w:r>
          </w:p>
        </w:tc>
        <w:tc>
          <w:tcPr>
            <w:tcW w:w="4448" w:type="dxa"/>
            <w:hideMark/>
          </w:tcPr>
          <w:p w14:paraId="189DEB9E" w14:textId="77777777" w:rsidR="00DF0959" w:rsidRPr="00163F7B" w:rsidRDefault="00DF0959" w:rsidP="00491371">
            <w:pPr>
              <w:rPr>
                <w:sz w:val="22"/>
                <w:szCs w:val="22"/>
              </w:rPr>
            </w:pPr>
            <w:r w:rsidRPr="00163F7B">
              <w:rPr>
                <w:sz w:val="22"/>
                <w:szCs w:val="22"/>
              </w:rPr>
              <w:t>e-pošta:</w:t>
            </w:r>
          </w:p>
          <w:p w14:paraId="7D64DA18" w14:textId="77777777" w:rsidR="00DF0959" w:rsidRPr="00163F7B" w:rsidRDefault="00DF0959" w:rsidP="00491371">
            <w:pPr>
              <w:rPr>
                <w:sz w:val="22"/>
                <w:szCs w:val="22"/>
              </w:rPr>
            </w:pPr>
            <w:r w:rsidRPr="00163F7B">
              <w:rPr>
                <w:sz w:val="22"/>
                <w:szCs w:val="22"/>
              </w:rPr>
              <w:t>telefon:</w:t>
            </w:r>
          </w:p>
          <w:p w14:paraId="210FD8C9" w14:textId="77777777" w:rsidR="00DF0959" w:rsidRPr="00163F7B" w:rsidRDefault="00DF0959" w:rsidP="00491371">
            <w:pPr>
              <w:rPr>
                <w:b/>
                <w:sz w:val="22"/>
                <w:szCs w:val="22"/>
              </w:rPr>
            </w:pPr>
            <w:r w:rsidRPr="00163F7B">
              <w:rPr>
                <w:sz w:val="22"/>
                <w:szCs w:val="22"/>
              </w:rPr>
              <w:t>faks:</w:t>
            </w:r>
          </w:p>
        </w:tc>
      </w:tr>
    </w:tbl>
    <w:p w14:paraId="44809DCE" w14:textId="77777777" w:rsidR="00746FE5" w:rsidRDefault="00746FE5" w:rsidP="00491371">
      <w:pPr>
        <w:widowControl/>
        <w:spacing w:after="0"/>
        <w:jc w:val="left"/>
        <w:rPr>
          <w:b/>
          <w:sz w:val="22"/>
          <w:szCs w:val="22"/>
        </w:rPr>
      </w:pPr>
      <w:r>
        <w:rPr>
          <w:b/>
          <w:sz w:val="22"/>
          <w:szCs w:val="22"/>
        </w:rPr>
        <w:br w:type="page"/>
      </w:r>
    </w:p>
    <w:p w14:paraId="499FEE1A" w14:textId="77777777"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lastRenderedPageBreak/>
        <w:t>PREDMET POGODBE</w:t>
      </w:r>
    </w:p>
    <w:p w14:paraId="177E28ED"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5DF4B887" w14:textId="77777777" w:rsidR="00CD5550" w:rsidRDefault="00CD5550" w:rsidP="004C28C1">
      <w:pPr>
        <w:spacing w:after="0"/>
        <w:rPr>
          <w:sz w:val="22"/>
          <w:szCs w:val="22"/>
          <w:lang w:eastAsia="sl-SI"/>
        </w:rPr>
      </w:pPr>
    </w:p>
    <w:p w14:paraId="1058083C" w14:textId="77777777" w:rsidR="00CD5550" w:rsidRPr="00746FE5" w:rsidRDefault="00CD5550" w:rsidP="004C28C1">
      <w:pPr>
        <w:spacing w:after="0"/>
        <w:rPr>
          <w:sz w:val="22"/>
          <w:szCs w:val="22"/>
          <w:lang w:eastAsia="sl-SI"/>
        </w:rPr>
      </w:pPr>
      <w:r w:rsidRPr="00746FE5">
        <w:rPr>
          <w:sz w:val="22"/>
          <w:szCs w:val="22"/>
          <w:lang w:eastAsia="sl-SI"/>
        </w:rPr>
        <w:t>Pogodbeni stranki uvodoma kot nesporno ugotavljata:</w:t>
      </w:r>
    </w:p>
    <w:p w14:paraId="1C409C92" w14:textId="449FB67B" w:rsidR="00CD5550" w:rsidRPr="00746FE5" w:rsidRDefault="00CD5550" w:rsidP="004C28C1">
      <w:pPr>
        <w:pStyle w:val="ListParagraph"/>
        <w:numPr>
          <w:ilvl w:val="0"/>
          <w:numId w:val="14"/>
        </w:numPr>
        <w:spacing w:after="0"/>
        <w:contextualSpacing w:val="0"/>
        <w:rPr>
          <w:sz w:val="22"/>
          <w:szCs w:val="22"/>
          <w:lang w:val="x-none"/>
        </w:rPr>
      </w:pPr>
      <w:r w:rsidRPr="004C5A30">
        <w:rPr>
          <w:sz w:val="22"/>
          <w:szCs w:val="22"/>
          <w:lang w:eastAsia="sl-SI"/>
        </w:rPr>
        <w:t xml:space="preserve">da </w:t>
      </w:r>
      <w:r w:rsidRPr="004C5A30">
        <w:rPr>
          <w:sz w:val="22"/>
          <w:szCs w:val="22"/>
          <w:lang w:val="x-none"/>
        </w:rPr>
        <w:t xml:space="preserve">je predmet </w:t>
      </w:r>
      <w:r w:rsidRPr="004C5A30">
        <w:rPr>
          <w:sz w:val="22"/>
          <w:szCs w:val="22"/>
        </w:rPr>
        <w:t>te</w:t>
      </w:r>
      <w:r w:rsidRPr="00746FE5">
        <w:rPr>
          <w:sz w:val="22"/>
          <w:szCs w:val="22"/>
        </w:rPr>
        <w:t xml:space="preserve"> pogodbe</w:t>
      </w:r>
      <w:r>
        <w:rPr>
          <w:sz w:val="22"/>
          <w:szCs w:val="22"/>
        </w:rPr>
        <w:t xml:space="preserve"> prodaja nepremičnin</w:t>
      </w:r>
      <w:r w:rsidR="003277FC">
        <w:rPr>
          <w:sz w:val="22"/>
          <w:szCs w:val="22"/>
        </w:rPr>
        <w:t>(e)</w:t>
      </w:r>
      <w:r>
        <w:rPr>
          <w:sz w:val="22"/>
          <w:szCs w:val="22"/>
        </w:rPr>
        <w:t xml:space="preserve"> v lasti DUTB</w:t>
      </w:r>
      <w:r w:rsidR="00674539">
        <w:rPr>
          <w:sz w:val="22"/>
          <w:szCs w:val="22"/>
        </w:rPr>
        <w:t xml:space="preserve"> v RS</w:t>
      </w:r>
      <w:r w:rsidRPr="00746FE5">
        <w:rPr>
          <w:sz w:val="22"/>
          <w:szCs w:val="22"/>
          <w:lang w:val="x-none"/>
        </w:rPr>
        <w:t>,</w:t>
      </w:r>
    </w:p>
    <w:p w14:paraId="75C35E69" w14:textId="3E286241" w:rsidR="00CD5550" w:rsidRPr="00746FE5" w:rsidRDefault="00CD5550" w:rsidP="004C28C1">
      <w:pPr>
        <w:pStyle w:val="ListParagraph"/>
        <w:numPr>
          <w:ilvl w:val="0"/>
          <w:numId w:val="14"/>
        </w:numPr>
        <w:spacing w:after="0"/>
        <w:contextualSpacing w:val="0"/>
        <w:rPr>
          <w:sz w:val="22"/>
          <w:szCs w:val="22"/>
          <w:lang w:eastAsia="sl-SI"/>
        </w:rPr>
      </w:pPr>
      <w:r w:rsidRPr="00746FE5">
        <w:rPr>
          <w:sz w:val="22"/>
          <w:szCs w:val="22"/>
          <w:lang w:eastAsia="sl-SI"/>
        </w:rPr>
        <w:t>da je izvajalec nepremičninska družba, ki izvaja storitve posredovanja pri prodaji nepremičnin ter, da izvajalec izpolnjuje pogoje za opravljanje posredovanja v prometu z nepremičninami,</w:t>
      </w:r>
    </w:p>
    <w:p w14:paraId="6309C606" w14:textId="298410A9" w:rsidR="00CD5550" w:rsidRPr="00746FE5" w:rsidRDefault="00CD5550" w:rsidP="004C28C1">
      <w:pPr>
        <w:pStyle w:val="ListParagraph"/>
        <w:numPr>
          <w:ilvl w:val="0"/>
          <w:numId w:val="14"/>
        </w:numPr>
        <w:spacing w:after="0"/>
        <w:contextualSpacing w:val="0"/>
        <w:rPr>
          <w:rFonts w:eastAsia="Lucida Sans Unicode" w:cs="Arial"/>
          <w:bCs/>
          <w:sz w:val="22"/>
          <w:szCs w:val="22"/>
          <w:lang w:eastAsia="sl-SI"/>
        </w:rPr>
      </w:pPr>
      <w:r w:rsidRPr="00746FE5">
        <w:rPr>
          <w:rFonts w:eastAsia="Lucida Sans Unicode" w:cs="Arial"/>
          <w:bCs/>
          <w:sz w:val="22"/>
          <w:szCs w:val="22"/>
          <w:lang w:eastAsia="sl-SI"/>
        </w:rPr>
        <w:t>da je bil izvajalec na</w:t>
      </w:r>
      <w:r w:rsidRPr="00746FE5">
        <w:rPr>
          <w:sz w:val="22"/>
          <w:szCs w:val="22"/>
        </w:rPr>
        <w:t xml:space="preserve"> osnovi javnega </w:t>
      </w:r>
      <w:r w:rsidR="00356861">
        <w:rPr>
          <w:sz w:val="22"/>
          <w:szCs w:val="22"/>
        </w:rPr>
        <w:t>naročila</w:t>
      </w:r>
      <w:r w:rsidR="00356861" w:rsidRPr="00746FE5">
        <w:rPr>
          <w:sz w:val="22"/>
          <w:szCs w:val="22"/>
        </w:rPr>
        <w:t xml:space="preserve"> </w:t>
      </w:r>
      <w:r w:rsidRPr="00746FE5">
        <w:rPr>
          <w:sz w:val="22"/>
          <w:szCs w:val="22"/>
        </w:rPr>
        <w:t>za oddajo javnega naročila, objavljenega na portalu javnih naročil št. ________</w:t>
      </w:r>
      <w:r w:rsidRPr="00746FE5">
        <w:rPr>
          <w:iCs/>
          <w:sz w:val="22"/>
          <w:szCs w:val="22"/>
        </w:rPr>
        <w:t>/201</w:t>
      </w:r>
      <w:r w:rsidR="009B6127">
        <w:rPr>
          <w:iCs/>
          <w:sz w:val="22"/>
          <w:szCs w:val="22"/>
        </w:rPr>
        <w:t>8</w:t>
      </w:r>
      <w:r w:rsidRPr="00746FE5">
        <w:rPr>
          <w:iCs/>
          <w:sz w:val="22"/>
          <w:szCs w:val="22"/>
        </w:rPr>
        <w:t xml:space="preserve"> </w:t>
      </w:r>
      <w:r w:rsidRPr="00746FE5">
        <w:rPr>
          <w:sz w:val="22"/>
          <w:szCs w:val="22"/>
        </w:rPr>
        <w:t>za »</w:t>
      </w:r>
      <w:r w:rsidRPr="00790570">
        <w:rPr>
          <w:sz w:val="22"/>
          <w:szCs w:val="22"/>
        </w:rPr>
        <w:t xml:space="preserve">Posredovanje </w:t>
      </w:r>
      <w:r w:rsidR="00980B66">
        <w:rPr>
          <w:sz w:val="22"/>
          <w:szCs w:val="22"/>
        </w:rPr>
        <w:t xml:space="preserve">pri prodaji </w:t>
      </w:r>
      <w:r w:rsidR="00674539" w:rsidRPr="00674539">
        <w:rPr>
          <w:sz w:val="22"/>
          <w:szCs w:val="22"/>
        </w:rPr>
        <w:t>nepremičnin</w:t>
      </w:r>
      <w:r w:rsidR="004E1979">
        <w:rPr>
          <w:sz w:val="22"/>
          <w:szCs w:val="22"/>
        </w:rPr>
        <w:t>(e)</w:t>
      </w:r>
      <w:r w:rsidR="00674539" w:rsidRPr="00674539">
        <w:rPr>
          <w:sz w:val="22"/>
          <w:szCs w:val="22"/>
        </w:rPr>
        <w:t xml:space="preserve"> </w:t>
      </w:r>
      <w:r w:rsidR="009A2CCC">
        <w:rPr>
          <w:sz w:val="22"/>
          <w:szCs w:val="22"/>
        </w:rPr>
        <w:t xml:space="preserve">na Ferrarski ulici </w:t>
      </w:r>
      <w:r w:rsidR="00F254F2">
        <w:rPr>
          <w:sz w:val="22"/>
          <w:szCs w:val="22"/>
        </w:rPr>
        <w:t xml:space="preserve">16 </w:t>
      </w:r>
      <w:r w:rsidR="009A2CCC">
        <w:rPr>
          <w:sz w:val="22"/>
          <w:szCs w:val="22"/>
        </w:rPr>
        <w:t>v Kopru</w:t>
      </w:r>
      <w:r w:rsidRPr="00746FE5">
        <w:rPr>
          <w:sz w:val="22"/>
          <w:szCs w:val="22"/>
        </w:rPr>
        <w:t>« izbran kot najugodnejši ponudnik</w:t>
      </w:r>
      <w:r w:rsidRPr="00746FE5">
        <w:rPr>
          <w:rFonts w:eastAsia="Lucida Sans Unicode" w:cs="Arial"/>
          <w:bCs/>
          <w:sz w:val="22"/>
          <w:szCs w:val="22"/>
          <w:lang w:eastAsia="sl-SI"/>
        </w:rPr>
        <w:t>,</w:t>
      </w:r>
    </w:p>
    <w:p w14:paraId="08FEB2F8" w14:textId="77777777" w:rsidR="00CD5550" w:rsidRPr="00746FE5" w:rsidRDefault="00CD5550" w:rsidP="004C28C1">
      <w:pPr>
        <w:pStyle w:val="ListParagraph"/>
        <w:numPr>
          <w:ilvl w:val="0"/>
          <w:numId w:val="14"/>
        </w:numPr>
        <w:spacing w:after="0"/>
        <w:contextualSpacing w:val="0"/>
        <w:rPr>
          <w:sz w:val="22"/>
          <w:szCs w:val="22"/>
          <w:lang w:eastAsia="sl-SI"/>
        </w:rPr>
      </w:pPr>
      <w:r w:rsidRPr="00746FE5">
        <w:rPr>
          <w:rFonts w:eastAsia="Lucida Sans Unicode" w:cs="Arial"/>
          <w:bCs/>
          <w:sz w:val="22"/>
          <w:szCs w:val="22"/>
          <w:lang w:eastAsia="sl-SI"/>
        </w:rPr>
        <w:t xml:space="preserve">da se </w:t>
      </w:r>
      <w:r>
        <w:rPr>
          <w:rFonts w:eastAsia="Lucida Sans Unicode" w:cs="Arial"/>
          <w:bCs/>
          <w:sz w:val="22"/>
          <w:szCs w:val="22"/>
          <w:lang w:eastAsia="sl-SI"/>
        </w:rPr>
        <w:t xml:space="preserve">s </w:t>
      </w:r>
      <w:r w:rsidRPr="00746FE5">
        <w:rPr>
          <w:rFonts w:eastAsia="Lucida Sans Unicode" w:cs="Arial"/>
          <w:bCs/>
          <w:sz w:val="22"/>
          <w:szCs w:val="22"/>
          <w:lang w:eastAsia="sl-SI"/>
        </w:rPr>
        <w:t>to pogodbo stranki dogovorita o splošnih pogojih izvajanja javnega naročila ter da so sestavni del te pogodbe vse zahteve in pogoji, določeni z razpisno dokumentacijo, in ponudbena dokumentacija ponudnika.</w:t>
      </w:r>
    </w:p>
    <w:p w14:paraId="2E247EF4" w14:textId="77777777" w:rsidR="00CD5550" w:rsidRPr="00746FE5" w:rsidRDefault="00CD5550" w:rsidP="004C28C1">
      <w:pPr>
        <w:pStyle w:val="Standard"/>
        <w:jc w:val="both"/>
        <w:rPr>
          <w:rFonts w:asciiTheme="minorHAnsi" w:hAnsiTheme="minorHAnsi"/>
          <w:sz w:val="22"/>
          <w:szCs w:val="22"/>
        </w:rPr>
      </w:pPr>
    </w:p>
    <w:p w14:paraId="49272C95"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7EE63714" w14:textId="77777777" w:rsidR="00CD5550" w:rsidRDefault="00CD5550" w:rsidP="004C28C1">
      <w:pPr>
        <w:spacing w:after="0"/>
        <w:rPr>
          <w:rFonts w:cs="Times New Roman"/>
          <w:sz w:val="22"/>
          <w:szCs w:val="22"/>
        </w:rPr>
      </w:pPr>
    </w:p>
    <w:p w14:paraId="18F4B651" w14:textId="77777777" w:rsidR="004E1979" w:rsidRDefault="004553B4" w:rsidP="004C28C1">
      <w:pPr>
        <w:pStyle w:val="Bodytext22"/>
        <w:shd w:val="clear" w:color="auto" w:fill="auto"/>
        <w:tabs>
          <w:tab w:val="left" w:pos="389"/>
        </w:tabs>
        <w:spacing w:line="240" w:lineRule="auto"/>
        <w:ind w:firstLine="0"/>
      </w:pPr>
      <w:r>
        <w:t>Predmet pogodbe je posredovanje pri prodaji nepremičnin</w:t>
      </w:r>
      <w:r w:rsidR="004E1979">
        <w:t>(e), poslovno – stanovanjskega objekta</w:t>
      </w:r>
      <w:r>
        <w:t xml:space="preserve"> na Ferrarski ulici 16 v Kopru, v lasti družbe DUTB, </w:t>
      </w:r>
      <w:proofErr w:type="spellStart"/>
      <w:r>
        <w:t>d.d</w:t>
      </w:r>
      <w:proofErr w:type="spellEnd"/>
      <w:r>
        <w:t>.,</w:t>
      </w:r>
      <w:r w:rsidR="004E1979">
        <w:t xml:space="preserve"> številka stavbe 1570, </w:t>
      </w:r>
      <w:proofErr w:type="spellStart"/>
      <w:r w:rsidR="004E1979">
        <w:t>k.o</w:t>
      </w:r>
      <w:proofErr w:type="spellEnd"/>
      <w:r w:rsidR="004E1979">
        <w:t>. 2605.</w:t>
      </w:r>
    </w:p>
    <w:p w14:paraId="6CA1E60B" w14:textId="77777777" w:rsidR="004C28C1" w:rsidRDefault="004C28C1" w:rsidP="004C28C1">
      <w:pPr>
        <w:pStyle w:val="Bodytext22"/>
        <w:shd w:val="clear" w:color="auto" w:fill="auto"/>
        <w:tabs>
          <w:tab w:val="left" w:pos="389"/>
        </w:tabs>
        <w:spacing w:line="240" w:lineRule="auto"/>
        <w:ind w:firstLine="0"/>
      </w:pPr>
    </w:p>
    <w:p w14:paraId="40D43A16" w14:textId="19F1916B" w:rsidR="00C767BF" w:rsidRDefault="00C767BF" w:rsidP="004C28C1">
      <w:pPr>
        <w:pStyle w:val="Bodytext22"/>
        <w:shd w:val="clear" w:color="auto" w:fill="auto"/>
        <w:tabs>
          <w:tab w:val="left" w:pos="389"/>
        </w:tabs>
        <w:spacing w:line="240" w:lineRule="auto"/>
        <w:ind w:firstLine="0"/>
      </w:pPr>
      <w:r>
        <w:t>Nepremičnina na Ferrarski ulici 16 v Kopru, ki je predmet te pogodbe, obsega:</w:t>
      </w:r>
    </w:p>
    <w:p w14:paraId="7FE4FE2A" w14:textId="77777777" w:rsidR="00C767BF" w:rsidRPr="00005716" w:rsidRDefault="00C767BF" w:rsidP="00C767BF">
      <w:pPr>
        <w:pStyle w:val="ListParagraph"/>
        <w:widowControl/>
        <w:numPr>
          <w:ilvl w:val="0"/>
          <w:numId w:val="50"/>
        </w:numPr>
        <w:spacing w:after="160" w:line="252" w:lineRule="auto"/>
        <w:rPr>
          <w:rFonts w:cs="Tahoma"/>
          <w:sz w:val="22"/>
          <w:szCs w:val="22"/>
        </w:rPr>
      </w:pPr>
      <w:r w:rsidRPr="00005716">
        <w:rPr>
          <w:rFonts w:cs="Tahoma"/>
          <w:sz w:val="22"/>
          <w:szCs w:val="22"/>
        </w:rPr>
        <w:t>164 stanovanj (neto površina=</w:t>
      </w:r>
      <w:r>
        <w:rPr>
          <w:rFonts w:cs="Tahoma"/>
          <w:sz w:val="22"/>
          <w:szCs w:val="22"/>
        </w:rPr>
        <w:t>9.653</w:t>
      </w:r>
      <w:r w:rsidRPr="00005716">
        <w:rPr>
          <w:rFonts w:cs="Tahoma"/>
          <w:sz w:val="22"/>
          <w:szCs w:val="22"/>
        </w:rPr>
        <w:t xml:space="preserve"> m2, uporabna površ</w:t>
      </w:r>
      <w:r>
        <w:rPr>
          <w:rFonts w:cs="Tahoma"/>
          <w:sz w:val="22"/>
          <w:szCs w:val="22"/>
        </w:rPr>
        <w:t>ina=8.019</w:t>
      </w:r>
      <w:r w:rsidRPr="00005716">
        <w:rPr>
          <w:rFonts w:cs="Tahoma"/>
          <w:sz w:val="22"/>
          <w:szCs w:val="22"/>
        </w:rPr>
        <w:t xml:space="preserve"> m2)</w:t>
      </w:r>
    </w:p>
    <w:p w14:paraId="0EF7998E" w14:textId="77777777" w:rsidR="00C767BF" w:rsidRPr="00005716" w:rsidRDefault="00C767BF" w:rsidP="00C767BF">
      <w:pPr>
        <w:pStyle w:val="ListParagraph"/>
        <w:widowControl/>
        <w:numPr>
          <w:ilvl w:val="0"/>
          <w:numId w:val="50"/>
        </w:numPr>
        <w:spacing w:after="160" w:line="252" w:lineRule="auto"/>
        <w:rPr>
          <w:rFonts w:cs="Tahoma"/>
          <w:sz w:val="22"/>
          <w:szCs w:val="22"/>
        </w:rPr>
      </w:pPr>
      <w:r w:rsidRPr="00005716">
        <w:rPr>
          <w:rFonts w:cs="Tahoma"/>
          <w:sz w:val="22"/>
          <w:szCs w:val="22"/>
        </w:rPr>
        <w:t xml:space="preserve">29 poslovnih prostorov (neto površina=2.044 m2) </w:t>
      </w:r>
    </w:p>
    <w:p w14:paraId="4BCA9FA5" w14:textId="77777777" w:rsidR="00C767BF" w:rsidRDefault="00C767BF" w:rsidP="00C767BF">
      <w:pPr>
        <w:pStyle w:val="ListParagraph"/>
        <w:widowControl/>
        <w:numPr>
          <w:ilvl w:val="0"/>
          <w:numId w:val="50"/>
        </w:numPr>
        <w:spacing w:after="0"/>
        <w:ind w:left="714" w:hanging="357"/>
        <w:rPr>
          <w:rFonts w:cs="Tahoma"/>
          <w:sz w:val="22"/>
          <w:szCs w:val="22"/>
        </w:rPr>
      </w:pPr>
      <w:r w:rsidRPr="00005716">
        <w:rPr>
          <w:rFonts w:cs="Tahoma"/>
          <w:sz w:val="22"/>
          <w:szCs w:val="22"/>
        </w:rPr>
        <w:t>417 parkirnih mest v kleti (12,50 m2/parkirno mesto)</w:t>
      </w:r>
    </w:p>
    <w:p w14:paraId="671B04EA" w14:textId="7093C3D1" w:rsidR="00C767BF" w:rsidRDefault="00C767BF" w:rsidP="005305EB">
      <w:pPr>
        <w:pStyle w:val="ListParagraph"/>
        <w:numPr>
          <w:ilvl w:val="0"/>
          <w:numId w:val="50"/>
        </w:numPr>
      </w:pPr>
      <w:r w:rsidRPr="005305EB">
        <w:rPr>
          <w:sz w:val="22"/>
          <w:szCs w:val="22"/>
        </w:rPr>
        <w:t>166 shramb (593 m2).</w:t>
      </w:r>
    </w:p>
    <w:p w14:paraId="780CC44F" w14:textId="0925762F" w:rsidR="001873E2" w:rsidRDefault="001873E2" w:rsidP="001873E2">
      <w:pPr>
        <w:pStyle w:val="Bodytext22"/>
        <w:shd w:val="clear" w:color="auto" w:fill="auto"/>
        <w:tabs>
          <w:tab w:val="left" w:pos="389"/>
        </w:tabs>
        <w:spacing w:line="240" w:lineRule="auto"/>
        <w:ind w:firstLine="0"/>
      </w:pPr>
      <w:r>
        <w:t xml:space="preserve">Seznam posameznih delov stavbe  bo razviden iz Seznama 1, ki bo sestavni del </w:t>
      </w:r>
      <w:r w:rsidR="007630D9">
        <w:t>te pogodbe</w:t>
      </w:r>
      <w:r>
        <w:t xml:space="preserve">. </w:t>
      </w:r>
    </w:p>
    <w:p w14:paraId="40FEE7F4" w14:textId="77777777" w:rsidR="001873E2" w:rsidRDefault="001873E2" w:rsidP="001873E2">
      <w:pPr>
        <w:pStyle w:val="Bodytext22"/>
        <w:shd w:val="clear" w:color="auto" w:fill="auto"/>
        <w:tabs>
          <w:tab w:val="left" w:pos="389"/>
        </w:tabs>
        <w:spacing w:line="240" w:lineRule="auto"/>
        <w:ind w:firstLine="0"/>
      </w:pPr>
    </w:p>
    <w:p w14:paraId="1CD3F985" w14:textId="1144A9FC" w:rsidR="001873E2" w:rsidRDefault="001873E2" w:rsidP="001873E2">
      <w:pPr>
        <w:pStyle w:val="Bodytext22"/>
        <w:shd w:val="clear" w:color="auto" w:fill="auto"/>
        <w:tabs>
          <w:tab w:val="left" w:pos="389"/>
        </w:tabs>
        <w:spacing w:line="240" w:lineRule="auto"/>
        <w:ind w:firstLine="0"/>
      </w:pPr>
      <w:r>
        <w:t xml:space="preserve">Glede izklicne cene prodaje nepremičnine kot celote, bo naročnik izvajalca pisno seznanil ob podpisu </w:t>
      </w:r>
      <w:r w:rsidR="007630D9">
        <w:t xml:space="preserve">te </w:t>
      </w:r>
      <w:r>
        <w:t>pogodbe.</w:t>
      </w:r>
    </w:p>
    <w:p w14:paraId="0B182FAC" w14:textId="77777777" w:rsidR="001873E2" w:rsidRDefault="001873E2" w:rsidP="001873E2">
      <w:pPr>
        <w:pStyle w:val="Bodytext22"/>
        <w:shd w:val="clear" w:color="auto" w:fill="auto"/>
        <w:tabs>
          <w:tab w:val="left" w:pos="389"/>
        </w:tabs>
        <w:spacing w:line="240" w:lineRule="auto"/>
        <w:ind w:firstLine="0"/>
      </w:pPr>
    </w:p>
    <w:p w14:paraId="39E9907C" w14:textId="76A2F09A" w:rsidR="001873E2" w:rsidRDefault="001873E2" w:rsidP="001873E2">
      <w:pPr>
        <w:pStyle w:val="Bodytext22"/>
        <w:shd w:val="clear" w:color="auto" w:fill="auto"/>
        <w:tabs>
          <w:tab w:val="left" w:pos="389"/>
        </w:tabs>
        <w:spacing w:line="240" w:lineRule="auto"/>
        <w:ind w:firstLine="0"/>
      </w:pPr>
      <w:r>
        <w:t>Glede izklicnih cen posameznih delov stavbe, bo naročnik izvajalca</w:t>
      </w:r>
      <w:r w:rsidR="003A3DC7" w:rsidRPr="003A3DC7">
        <w:t xml:space="preserve"> </w:t>
      </w:r>
      <w:r w:rsidR="003A3DC7">
        <w:t xml:space="preserve">pisno seznanil </w:t>
      </w:r>
      <w:r>
        <w:t>pred prodajo posameznih delov stavbe.</w:t>
      </w:r>
    </w:p>
    <w:p w14:paraId="10CEE7DE" w14:textId="77777777" w:rsidR="004C28C1" w:rsidRDefault="004C28C1" w:rsidP="004C28C1">
      <w:pPr>
        <w:pStyle w:val="Bodytext22"/>
        <w:shd w:val="clear" w:color="auto" w:fill="auto"/>
        <w:tabs>
          <w:tab w:val="left" w:pos="389"/>
        </w:tabs>
        <w:spacing w:line="240" w:lineRule="auto"/>
        <w:ind w:firstLine="0"/>
      </w:pPr>
    </w:p>
    <w:p w14:paraId="048C7D2C" w14:textId="7BD020E8" w:rsidR="00C767BF" w:rsidRDefault="00C767BF" w:rsidP="005305EB">
      <w:pPr>
        <w:pStyle w:val="Bodytext22"/>
        <w:numPr>
          <w:ilvl w:val="1"/>
          <w:numId w:val="15"/>
        </w:numPr>
        <w:shd w:val="clear" w:color="auto" w:fill="auto"/>
        <w:tabs>
          <w:tab w:val="left" w:pos="389"/>
        </w:tabs>
        <w:spacing w:line="240" w:lineRule="auto"/>
        <w:jc w:val="center"/>
      </w:pPr>
      <w:r>
        <w:t>člen</w:t>
      </w:r>
    </w:p>
    <w:p w14:paraId="1CAABA02" w14:textId="77777777" w:rsidR="00C767BF" w:rsidRDefault="00C767BF" w:rsidP="004C28C1">
      <w:pPr>
        <w:pStyle w:val="Bodytext22"/>
        <w:shd w:val="clear" w:color="auto" w:fill="auto"/>
        <w:tabs>
          <w:tab w:val="left" w:pos="389"/>
        </w:tabs>
        <w:spacing w:line="240" w:lineRule="auto"/>
        <w:ind w:firstLine="0"/>
      </w:pPr>
    </w:p>
    <w:p w14:paraId="7CFA46D7" w14:textId="4C28BB9C" w:rsidR="004553B4" w:rsidRDefault="004553B4" w:rsidP="004C28C1">
      <w:pPr>
        <w:pStyle w:val="Bodytext22"/>
        <w:shd w:val="clear" w:color="auto" w:fill="auto"/>
        <w:tabs>
          <w:tab w:val="left" w:pos="389"/>
        </w:tabs>
        <w:spacing w:line="240" w:lineRule="auto"/>
        <w:ind w:firstLine="0"/>
      </w:pPr>
      <w:r>
        <w:t>Posre</w:t>
      </w:r>
      <w:r w:rsidR="00DA494B">
        <w:t>dovanje pri prodaji nepremičnin</w:t>
      </w:r>
      <w:r>
        <w:t xml:space="preserve"> zajema:</w:t>
      </w:r>
    </w:p>
    <w:p w14:paraId="52526772" w14:textId="52798A42" w:rsidR="004553B4" w:rsidRDefault="004553B4" w:rsidP="004C28C1">
      <w:pPr>
        <w:pStyle w:val="Bodytext22"/>
        <w:numPr>
          <w:ilvl w:val="0"/>
          <w:numId w:val="37"/>
        </w:numPr>
        <w:shd w:val="clear" w:color="auto" w:fill="auto"/>
        <w:tabs>
          <w:tab w:val="left" w:pos="1314"/>
        </w:tabs>
        <w:spacing w:line="240" w:lineRule="auto"/>
        <w:ind w:left="720" w:hanging="720"/>
      </w:pPr>
      <w:r>
        <w:t xml:space="preserve">oglaševanje prodaje nepremičnine </w:t>
      </w:r>
      <w:r w:rsidR="00E87CF8">
        <w:t xml:space="preserve">vsaj </w:t>
      </w:r>
      <w:r>
        <w:t>preko splet</w:t>
      </w:r>
      <w:r w:rsidR="00E87CF8">
        <w:t>nega portala ponudnika;</w:t>
      </w:r>
    </w:p>
    <w:p w14:paraId="3E574F17" w14:textId="78076A2C" w:rsidR="004553B4" w:rsidRDefault="004553B4" w:rsidP="004C28C1">
      <w:pPr>
        <w:pStyle w:val="Bodytext22"/>
        <w:numPr>
          <w:ilvl w:val="0"/>
          <w:numId w:val="37"/>
        </w:numPr>
        <w:shd w:val="clear" w:color="auto" w:fill="auto"/>
        <w:tabs>
          <w:tab w:val="left" w:pos="1314"/>
        </w:tabs>
        <w:spacing w:line="240" w:lineRule="auto"/>
        <w:ind w:left="720" w:hanging="720"/>
      </w:pPr>
      <w:r>
        <w:t>iskanje tretjih oseb in posredovanje oz. omogočanje vzpostavljanja stikov med temi osebami in DUTB</w:t>
      </w:r>
      <w:r w:rsidR="0016785E">
        <w:t xml:space="preserve">, </w:t>
      </w:r>
      <w:proofErr w:type="spellStart"/>
      <w:r w:rsidR="0016785E">
        <w:t>d.d</w:t>
      </w:r>
      <w:proofErr w:type="spellEnd"/>
      <w:r w:rsidR="0016785E">
        <w:t>.</w:t>
      </w:r>
      <w:r>
        <w:t xml:space="preserve"> z namenom, da s to družbo sklenejo prodajno pogodbo;</w:t>
      </w:r>
    </w:p>
    <w:p w14:paraId="3681F48E" w14:textId="77777777" w:rsidR="004553B4" w:rsidRDefault="004553B4" w:rsidP="004C28C1">
      <w:pPr>
        <w:pStyle w:val="Bodytext22"/>
        <w:numPr>
          <w:ilvl w:val="0"/>
          <w:numId w:val="37"/>
        </w:numPr>
        <w:shd w:val="clear" w:color="auto" w:fill="auto"/>
        <w:tabs>
          <w:tab w:val="left" w:pos="1314"/>
        </w:tabs>
        <w:spacing w:line="240" w:lineRule="auto"/>
        <w:ind w:left="720" w:hanging="720"/>
      </w:pPr>
      <w:r>
        <w:t>preverjanje pravnega in dejanskega stanja nepremičnine;</w:t>
      </w:r>
    </w:p>
    <w:p w14:paraId="15E1EF2E" w14:textId="77777777" w:rsidR="0077402C" w:rsidRDefault="004553B4" w:rsidP="004C28C1">
      <w:pPr>
        <w:pStyle w:val="Bodytext22"/>
        <w:numPr>
          <w:ilvl w:val="0"/>
          <w:numId w:val="37"/>
        </w:numPr>
        <w:shd w:val="clear" w:color="auto" w:fill="auto"/>
        <w:spacing w:line="240" w:lineRule="auto"/>
        <w:ind w:firstLine="0"/>
      </w:pPr>
      <w:r>
        <w:t>seznanitev naročnika z vsemi tržnimi razmerami, ki so pomembne za določitev</w:t>
      </w:r>
    </w:p>
    <w:p w14:paraId="328FC534" w14:textId="2A31B8BA" w:rsidR="004553B4" w:rsidRDefault="004553B4" w:rsidP="004C28C1">
      <w:pPr>
        <w:pStyle w:val="Bodytext22"/>
        <w:shd w:val="clear" w:color="auto" w:fill="auto"/>
        <w:spacing w:line="240" w:lineRule="auto"/>
        <w:ind w:left="708" w:firstLine="0"/>
      </w:pPr>
      <w:r>
        <w:lastRenderedPageBreak/>
        <w:t>cene nepremičnine;</w:t>
      </w:r>
    </w:p>
    <w:p w14:paraId="3D0F9555" w14:textId="56791B9A" w:rsidR="009A17BD" w:rsidRPr="003B4E2D" w:rsidRDefault="004553B4" w:rsidP="003B4E2D">
      <w:pPr>
        <w:pStyle w:val="ListParagraph"/>
        <w:numPr>
          <w:ilvl w:val="0"/>
          <w:numId w:val="17"/>
        </w:numPr>
        <w:spacing w:after="0"/>
        <w:contextualSpacing w:val="0"/>
        <w:rPr>
          <w:sz w:val="22"/>
          <w:szCs w:val="22"/>
        </w:rPr>
      </w:pPr>
      <w:r w:rsidRPr="001E7888">
        <w:rPr>
          <w:sz w:val="22"/>
          <w:szCs w:val="22"/>
        </w:rPr>
        <w:t>vodenje ogledov nepremi</w:t>
      </w:r>
      <w:r w:rsidR="00001992" w:rsidRPr="001E7888">
        <w:rPr>
          <w:sz w:val="22"/>
          <w:szCs w:val="22"/>
        </w:rPr>
        <w:t>čnin (</w:t>
      </w:r>
      <w:r w:rsidR="00EC7885" w:rsidRPr="001E7888">
        <w:rPr>
          <w:sz w:val="22"/>
          <w:szCs w:val="22"/>
        </w:rPr>
        <w:t xml:space="preserve">sodelovanje na dnevih odprtih vrat, kjer bo čas in termin </w:t>
      </w:r>
      <w:r w:rsidR="006A1D0D" w:rsidRPr="001E7888">
        <w:rPr>
          <w:sz w:val="22"/>
          <w:szCs w:val="22"/>
        </w:rPr>
        <w:t>naknadno</w:t>
      </w:r>
      <w:r w:rsidR="00EC7885" w:rsidRPr="001E7888">
        <w:rPr>
          <w:sz w:val="22"/>
          <w:szCs w:val="22"/>
        </w:rPr>
        <w:t xml:space="preserve"> </w:t>
      </w:r>
      <w:r w:rsidR="00B25AC8">
        <w:rPr>
          <w:sz w:val="22"/>
          <w:szCs w:val="22"/>
        </w:rPr>
        <w:t xml:space="preserve">določen s strani </w:t>
      </w:r>
      <w:r w:rsidR="00EC7885" w:rsidRPr="001E7888">
        <w:rPr>
          <w:sz w:val="22"/>
          <w:szCs w:val="22"/>
        </w:rPr>
        <w:t>naročnik</w:t>
      </w:r>
      <w:r w:rsidR="00B25AC8">
        <w:rPr>
          <w:sz w:val="22"/>
          <w:szCs w:val="22"/>
        </w:rPr>
        <w:t>a</w:t>
      </w:r>
      <w:r w:rsidR="00EC7885" w:rsidRPr="001E7888">
        <w:rPr>
          <w:sz w:val="22"/>
          <w:szCs w:val="22"/>
        </w:rPr>
        <w:t xml:space="preserve">. Termin ogledov bo </w:t>
      </w:r>
      <w:r w:rsidR="009D3753" w:rsidRPr="001E7888">
        <w:rPr>
          <w:sz w:val="22"/>
          <w:szCs w:val="22"/>
        </w:rPr>
        <w:t xml:space="preserve">v času odprtih vrat </w:t>
      </w:r>
      <w:r w:rsidR="00EC7885" w:rsidRPr="001E7888">
        <w:rPr>
          <w:sz w:val="22"/>
          <w:szCs w:val="22"/>
        </w:rPr>
        <w:t xml:space="preserve">časovno </w:t>
      </w:r>
      <w:r w:rsidR="009D3753" w:rsidRPr="001E7888">
        <w:rPr>
          <w:sz w:val="22"/>
          <w:szCs w:val="22"/>
        </w:rPr>
        <w:t>lahko do</w:t>
      </w:r>
      <w:r w:rsidR="00B25AC8">
        <w:rPr>
          <w:sz w:val="22"/>
          <w:szCs w:val="22"/>
        </w:rPr>
        <w:t>ločen</w:t>
      </w:r>
      <w:r w:rsidR="00EC7885" w:rsidRPr="001E7888">
        <w:rPr>
          <w:sz w:val="22"/>
          <w:szCs w:val="22"/>
        </w:rPr>
        <w:t xml:space="preserve"> tudi v popoldanskem času in med vikendi</w:t>
      </w:r>
      <w:r w:rsidR="009A17BD" w:rsidRPr="001E7888">
        <w:rPr>
          <w:sz w:val="22"/>
          <w:szCs w:val="22"/>
        </w:rPr>
        <w:t xml:space="preserve">. </w:t>
      </w:r>
      <w:r w:rsidR="009A17BD" w:rsidRPr="003B4E2D">
        <w:rPr>
          <w:sz w:val="22"/>
          <w:szCs w:val="22"/>
        </w:rPr>
        <w:t xml:space="preserve">V redni prodaji nepremičnin, po končani prvi fazi prodaje in zaključku odprtih vrat, bo izvajalec </w:t>
      </w:r>
      <w:r w:rsidR="00C17600" w:rsidRPr="003B4E2D">
        <w:rPr>
          <w:sz w:val="22"/>
          <w:szCs w:val="22"/>
        </w:rPr>
        <w:t>termine ogledov s strankami usklajeval in določal sam</w:t>
      </w:r>
      <w:r w:rsidR="007B3C20">
        <w:rPr>
          <w:sz w:val="22"/>
          <w:szCs w:val="22"/>
        </w:rPr>
        <w:t>)</w:t>
      </w:r>
      <w:r w:rsidR="00C17600" w:rsidRPr="003B4E2D">
        <w:rPr>
          <w:sz w:val="22"/>
          <w:szCs w:val="22"/>
        </w:rPr>
        <w:t>;</w:t>
      </w:r>
    </w:p>
    <w:p w14:paraId="508D18A8" w14:textId="436779A3" w:rsidR="004553B4" w:rsidRDefault="004553B4" w:rsidP="004C28C1">
      <w:pPr>
        <w:pStyle w:val="Bodytext22"/>
        <w:numPr>
          <w:ilvl w:val="0"/>
          <w:numId w:val="37"/>
        </w:numPr>
        <w:shd w:val="clear" w:color="auto" w:fill="auto"/>
        <w:tabs>
          <w:tab w:val="left" w:pos="1314"/>
        </w:tabs>
        <w:spacing w:line="240" w:lineRule="auto"/>
        <w:ind w:left="720" w:hanging="720"/>
      </w:pPr>
      <w:r>
        <w:t>dajanje informacij o pravnem in dejanskem stanju nepremičnine tretjim osebam;</w:t>
      </w:r>
    </w:p>
    <w:p w14:paraId="4FF7CAC9" w14:textId="1CDFB7C3" w:rsidR="004553B4" w:rsidRDefault="004553B4" w:rsidP="004C28C1">
      <w:pPr>
        <w:pStyle w:val="Bodytext22"/>
        <w:numPr>
          <w:ilvl w:val="0"/>
          <w:numId w:val="37"/>
        </w:numPr>
        <w:shd w:val="clear" w:color="auto" w:fill="auto"/>
        <w:spacing w:line="240" w:lineRule="auto"/>
        <w:ind w:firstLine="0"/>
      </w:pPr>
      <w:r>
        <w:t xml:space="preserve">pogajanja s tretjimi osebami z namenom, da se doseže za naročnika čim bolj </w:t>
      </w:r>
      <w:r w:rsidR="007B3C20">
        <w:tab/>
      </w:r>
      <w:r>
        <w:t>ugodna cena;</w:t>
      </w:r>
    </w:p>
    <w:p w14:paraId="702B4E1E" w14:textId="3482EF0C" w:rsidR="004553B4" w:rsidRDefault="004553B4" w:rsidP="004C28C1">
      <w:pPr>
        <w:pStyle w:val="Bodytext22"/>
        <w:numPr>
          <w:ilvl w:val="0"/>
          <w:numId w:val="37"/>
        </w:numPr>
        <w:shd w:val="clear" w:color="auto" w:fill="auto"/>
        <w:tabs>
          <w:tab w:val="left" w:pos="1314"/>
        </w:tabs>
        <w:spacing w:line="240" w:lineRule="auto"/>
        <w:ind w:left="720" w:hanging="720"/>
      </w:pPr>
      <w:r>
        <w:t xml:space="preserve">usklajevanje pogodb med naročnikom in tretjimi osebami do </w:t>
      </w:r>
      <w:r w:rsidR="007B3C20">
        <w:t xml:space="preserve">njihovega </w:t>
      </w:r>
      <w:r>
        <w:t>podpisa;</w:t>
      </w:r>
    </w:p>
    <w:p w14:paraId="4554FE32" w14:textId="51E25750" w:rsidR="004553B4" w:rsidRDefault="004553B4" w:rsidP="004C28C1">
      <w:pPr>
        <w:pStyle w:val="Bodytext22"/>
        <w:numPr>
          <w:ilvl w:val="0"/>
          <w:numId w:val="37"/>
        </w:numPr>
        <w:shd w:val="clear" w:color="auto" w:fill="auto"/>
        <w:tabs>
          <w:tab w:val="left" w:pos="1314"/>
        </w:tabs>
        <w:spacing w:line="240" w:lineRule="auto"/>
        <w:ind w:left="720" w:hanging="720"/>
      </w:pPr>
      <w:r>
        <w:t>zagotavljanje transparentne prodaje;</w:t>
      </w:r>
    </w:p>
    <w:p w14:paraId="1B71ECB9" w14:textId="707202E9" w:rsidR="00B36E8C" w:rsidRDefault="001B419B" w:rsidP="004C28C1">
      <w:pPr>
        <w:pStyle w:val="Bodytext22"/>
        <w:numPr>
          <w:ilvl w:val="0"/>
          <w:numId w:val="37"/>
        </w:numPr>
        <w:shd w:val="clear" w:color="auto" w:fill="auto"/>
        <w:tabs>
          <w:tab w:val="left" w:pos="1314"/>
        </w:tabs>
        <w:spacing w:line="240" w:lineRule="auto"/>
        <w:ind w:left="720" w:hanging="720"/>
      </w:pPr>
      <w:r>
        <w:t>preverjanje</w:t>
      </w:r>
      <w:r w:rsidR="007E157E">
        <w:t xml:space="preserve"> kupce</w:t>
      </w:r>
      <w:r>
        <w:t>v</w:t>
      </w:r>
      <w:r w:rsidR="007E157E">
        <w:t xml:space="preserve"> </w:t>
      </w:r>
      <w:r w:rsidR="003C345A">
        <w:t xml:space="preserve">in izvedba postopka </w:t>
      </w:r>
      <w:r w:rsidR="007E157E">
        <w:t>v skladu z določbami Zakona o preprečevanju pranja denarja in financiranja terorizma ter drugimi ustreznimi določbami veljavne zakonodaje</w:t>
      </w:r>
      <w:r w:rsidR="00591411">
        <w:t>(obrazce za</w:t>
      </w:r>
      <w:r w:rsidR="00F72C99">
        <w:t xml:space="preserve"> pregled stranke </w:t>
      </w:r>
      <w:r w:rsidR="007630D9">
        <w:t xml:space="preserve">je dostopen na </w:t>
      </w:r>
      <w:r w:rsidR="00F72C99">
        <w:t xml:space="preserve">spletni povezavi DUTB: </w:t>
      </w:r>
      <w:hyperlink r:id="rId8" w:history="1">
        <w:r w:rsidR="00F72C99" w:rsidRPr="00591411">
          <w:rPr>
            <w:rStyle w:val="Hyperlink"/>
            <w:sz w:val="20"/>
            <w:szCs w:val="20"/>
          </w:rPr>
          <w:t>http://nepremicnine.dutb.eu/Navodila/Kako_kupiti_nepremicnino_od_DUTB/</w:t>
        </w:r>
      </w:hyperlink>
      <w:r w:rsidR="00250436">
        <w:t>)</w:t>
      </w:r>
      <w:r w:rsidR="00B36E8C">
        <w:t>;</w:t>
      </w:r>
    </w:p>
    <w:p w14:paraId="68A89F6D" w14:textId="785016C5" w:rsidR="004553B4" w:rsidRDefault="004553B4" w:rsidP="004C28C1">
      <w:pPr>
        <w:pStyle w:val="Bodytext22"/>
        <w:numPr>
          <w:ilvl w:val="0"/>
          <w:numId w:val="37"/>
        </w:numPr>
        <w:shd w:val="clear" w:color="auto" w:fill="auto"/>
        <w:tabs>
          <w:tab w:val="left" w:pos="1314"/>
        </w:tabs>
        <w:spacing w:line="240" w:lineRule="auto"/>
        <w:ind w:left="720" w:hanging="720"/>
      </w:pPr>
      <w:r>
        <w:t>preverjanje bonitete potencialnih kupcev nepremičnin in posredovanje podatkov o boniteti kupca naročniku</w:t>
      </w:r>
      <w:r w:rsidR="00B36E8C">
        <w:t xml:space="preserve"> (v primeru prodaje kot celota</w:t>
      </w:r>
      <w:r w:rsidR="009D6827">
        <w:t>/paketna prodaja</w:t>
      </w:r>
      <w:r w:rsidR="00D21301">
        <w:t xml:space="preserve"> posameznih delov stavbe</w:t>
      </w:r>
      <w:r w:rsidR="00B36E8C">
        <w:t>)</w:t>
      </w:r>
      <w:r>
        <w:t>;</w:t>
      </w:r>
    </w:p>
    <w:p w14:paraId="75ABCF48" w14:textId="29B05471" w:rsidR="00184497" w:rsidRDefault="00C831FF" w:rsidP="004C28C1">
      <w:pPr>
        <w:pStyle w:val="Bodytext22"/>
        <w:numPr>
          <w:ilvl w:val="0"/>
          <w:numId w:val="37"/>
        </w:numPr>
        <w:shd w:val="clear" w:color="auto" w:fill="auto"/>
        <w:tabs>
          <w:tab w:val="left" w:pos="1314"/>
        </w:tabs>
        <w:spacing w:line="240" w:lineRule="auto"/>
        <w:ind w:left="720" w:hanging="720"/>
      </w:pPr>
      <w:r>
        <w:t xml:space="preserve">preverjanje kupcev in izvedba postopka v skladu z določbami KYC (»Know </w:t>
      </w:r>
      <w:proofErr w:type="spellStart"/>
      <w:r>
        <w:t>Your</w:t>
      </w:r>
      <w:proofErr w:type="spellEnd"/>
      <w:r>
        <w:t xml:space="preserve"> </w:t>
      </w:r>
      <w:proofErr w:type="spellStart"/>
      <w:r>
        <w:t>Client</w:t>
      </w:r>
      <w:proofErr w:type="spellEnd"/>
      <w:r>
        <w:t>«), (v primeru prodaje kot celota</w:t>
      </w:r>
      <w:r w:rsidR="009C5C40">
        <w:t>/paketna prodaja</w:t>
      </w:r>
      <w:r w:rsidR="00D21301">
        <w:t xml:space="preserve"> posameznih delov stavbe</w:t>
      </w:r>
      <w:r>
        <w:t>)</w:t>
      </w:r>
      <w:r w:rsidR="00EE3055">
        <w:t>. O</w:t>
      </w:r>
      <w:r w:rsidR="00591411">
        <w:t>brazce za</w:t>
      </w:r>
      <w:r w:rsidR="00250436">
        <w:t xml:space="preserve"> pregled stranke </w:t>
      </w:r>
      <w:r w:rsidR="007630D9">
        <w:t xml:space="preserve">je dostopen </w:t>
      </w:r>
      <w:r w:rsidR="00250436">
        <w:t xml:space="preserve">na spletni povezavi DUTB: </w:t>
      </w:r>
      <w:hyperlink r:id="rId9" w:history="1">
        <w:r w:rsidR="00250436" w:rsidRPr="00E5090F">
          <w:rPr>
            <w:rStyle w:val="Hyperlink"/>
            <w:sz w:val="20"/>
            <w:szCs w:val="20"/>
          </w:rPr>
          <w:t>http://nepremicnine.dutb.eu/Navodila/Kako_kupiti_nepremicnino_od_DUTB/</w:t>
        </w:r>
      </w:hyperlink>
      <w:r>
        <w:t>;</w:t>
      </w:r>
    </w:p>
    <w:p w14:paraId="13C89495" w14:textId="1422EA04" w:rsidR="00C767BF" w:rsidRDefault="004553B4" w:rsidP="00C767BF">
      <w:pPr>
        <w:pStyle w:val="Bodytext22"/>
        <w:numPr>
          <w:ilvl w:val="0"/>
          <w:numId w:val="37"/>
        </w:numPr>
        <w:shd w:val="clear" w:color="auto" w:fill="auto"/>
        <w:tabs>
          <w:tab w:val="left" w:pos="1314"/>
        </w:tabs>
        <w:spacing w:line="240" w:lineRule="auto"/>
        <w:ind w:left="720" w:hanging="720"/>
      </w:pPr>
      <w:r>
        <w:t>izvedba primopredaje nepremičnine kupcu</w:t>
      </w:r>
      <w:r w:rsidR="00B36E8C">
        <w:t xml:space="preserve"> s </w:t>
      </w:r>
      <w:r w:rsidR="00184497" w:rsidRPr="00184497">
        <w:t xml:space="preserve">strokovno </w:t>
      </w:r>
      <w:r w:rsidR="00184497">
        <w:t>usposobljenim strokovnjakom</w:t>
      </w:r>
      <w:r w:rsidR="00184497" w:rsidRPr="00184497">
        <w:t xml:space="preserve"> gradbene ali strojne stroke</w:t>
      </w:r>
      <w:r w:rsidR="007B3C20">
        <w:t>, ki se bo</w:t>
      </w:r>
      <w:r w:rsidR="00921898">
        <w:t xml:space="preserve"> zavzemal za čim boljše izhodišče za DUTB</w:t>
      </w:r>
      <w:r w:rsidR="00184497" w:rsidRPr="00184497">
        <w:t>.</w:t>
      </w:r>
    </w:p>
    <w:p w14:paraId="6B9C2856" w14:textId="77777777" w:rsidR="00C767BF" w:rsidRPr="00184497" w:rsidRDefault="00C767BF" w:rsidP="00C767BF">
      <w:pPr>
        <w:pStyle w:val="Bodytext22"/>
        <w:shd w:val="clear" w:color="auto" w:fill="auto"/>
        <w:tabs>
          <w:tab w:val="left" w:pos="1314"/>
        </w:tabs>
        <w:spacing w:line="240" w:lineRule="auto"/>
        <w:ind w:left="720" w:firstLine="0"/>
      </w:pPr>
    </w:p>
    <w:p w14:paraId="5F06FC6D" w14:textId="5B68465E" w:rsidR="00CD5550" w:rsidRPr="00746FE5" w:rsidRDefault="00CD5550" w:rsidP="004C28C1">
      <w:pPr>
        <w:pStyle w:val="ListParagraph"/>
        <w:numPr>
          <w:ilvl w:val="1"/>
          <w:numId w:val="15"/>
        </w:numPr>
        <w:spacing w:after="0"/>
        <w:contextualSpacing w:val="0"/>
        <w:jc w:val="center"/>
        <w:rPr>
          <w:b/>
          <w:sz w:val="22"/>
          <w:szCs w:val="22"/>
        </w:rPr>
      </w:pPr>
      <w:r>
        <w:rPr>
          <w:b/>
          <w:sz w:val="22"/>
          <w:szCs w:val="22"/>
        </w:rPr>
        <w:t>č</w:t>
      </w:r>
      <w:r w:rsidRPr="00746FE5">
        <w:rPr>
          <w:b/>
          <w:sz w:val="22"/>
          <w:szCs w:val="22"/>
        </w:rPr>
        <w:t>len</w:t>
      </w:r>
    </w:p>
    <w:p w14:paraId="2A0ED3DD" w14:textId="77777777" w:rsidR="00CD5550" w:rsidRDefault="00CD5550" w:rsidP="004C28C1">
      <w:pPr>
        <w:spacing w:after="0"/>
        <w:rPr>
          <w:rFonts w:eastAsia="Arial Unicode MS" w:cs="Times New Roman"/>
          <w:sz w:val="22"/>
          <w:szCs w:val="22"/>
          <w:lang w:eastAsia="sl-SI"/>
        </w:rPr>
      </w:pPr>
    </w:p>
    <w:p w14:paraId="15E29F34" w14:textId="2AA8A4E1" w:rsidR="00CD5550" w:rsidRDefault="00CD5550" w:rsidP="004C28C1">
      <w:pPr>
        <w:spacing w:after="0"/>
        <w:rPr>
          <w:rFonts w:eastAsia="Arial Unicode MS" w:cs="Times New Roman"/>
          <w:sz w:val="22"/>
          <w:szCs w:val="22"/>
          <w:lang w:eastAsia="sl-SI"/>
        </w:rPr>
      </w:pPr>
      <w:r w:rsidRPr="00746FE5">
        <w:rPr>
          <w:rFonts w:eastAsia="Arial Unicode MS" w:cs="Times New Roman"/>
          <w:sz w:val="22"/>
          <w:szCs w:val="22"/>
          <w:lang w:eastAsia="sl-SI"/>
        </w:rPr>
        <w:t xml:space="preserve">Izvajalec </w:t>
      </w:r>
      <w:r>
        <w:rPr>
          <w:rFonts w:eastAsia="Arial Unicode MS" w:cs="Times New Roman"/>
          <w:sz w:val="22"/>
          <w:szCs w:val="22"/>
          <w:lang w:eastAsia="sl-SI"/>
        </w:rPr>
        <w:t xml:space="preserve">se </w:t>
      </w:r>
      <w:r w:rsidRPr="00746FE5">
        <w:rPr>
          <w:rFonts w:eastAsia="Arial Unicode MS" w:cs="Times New Roman"/>
          <w:sz w:val="22"/>
          <w:szCs w:val="22"/>
          <w:lang w:eastAsia="sl-SI"/>
        </w:rPr>
        <w:t xml:space="preserve">zavezuje, da si bo prizadeval najti in spraviti v stik z naročnikom tretjo osebo (potencialnim kupcem), ki se bo z njim pogajala za </w:t>
      </w:r>
      <w:r w:rsidRPr="003E13B0">
        <w:rPr>
          <w:rFonts w:eastAsia="Arial Unicode MS" w:cs="Times New Roman"/>
          <w:sz w:val="22"/>
          <w:szCs w:val="22"/>
          <w:lang w:eastAsia="sl-SI"/>
        </w:rPr>
        <w:t xml:space="preserve">sklenitev </w:t>
      </w:r>
      <w:r w:rsidR="00756DB8">
        <w:rPr>
          <w:rFonts w:eastAsia="Arial Unicode MS" w:cs="Times New Roman"/>
          <w:sz w:val="22"/>
          <w:szCs w:val="22"/>
          <w:lang w:eastAsia="sl-SI"/>
        </w:rPr>
        <w:t xml:space="preserve">prodajne </w:t>
      </w:r>
      <w:r w:rsidRPr="003E13B0">
        <w:rPr>
          <w:rFonts w:eastAsia="Arial Unicode MS" w:cs="Times New Roman"/>
          <w:sz w:val="22"/>
          <w:szCs w:val="22"/>
          <w:lang w:eastAsia="sl-SI"/>
        </w:rPr>
        <w:t xml:space="preserve">pogodbe, naročnik pa se zavezuje, da bo </w:t>
      </w:r>
      <w:r>
        <w:rPr>
          <w:rFonts w:eastAsia="Arial Unicode MS" w:cs="Times New Roman"/>
          <w:sz w:val="22"/>
          <w:szCs w:val="22"/>
          <w:lang w:eastAsia="sl-SI"/>
        </w:rPr>
        <w:t>izvajalcu</w:t>
      </w:r>
      <w:r w:rsidRPr="003E13B0">
        <w:rPr>
          <w:rFonts w:eastAsia="Arial Unicode MS" w:cs="Times New Roman"/>
          <w:sz w:val="22"/>
          <w:szCs w:val="22"/>
          <w:lang w:eastAsia="sl-SI"/>
        </w:rPr>
        <w:t xml:space="preserve"> plačal za posredovanje, če bo pogodba o prodaji nepremičnine sklenjena</w:t>
      </w:r>
      <w:r w:rsidR="00FA3775">
        <w:rPr>
          <w:rFonts w:eastAsia="Arial Unicode MS" w:cs="Times New Roman"/>
          <w:sz w:val="22"/>
          <w:szCs w:val="22"/>
          <w:lang w:eastAsia="sl-SI"/>
        </w:rPr>
        <w:t xml:space="preserve"> </w:t>
      </w:r>
      <w:r w:rsidR="00FA3775" w:rsidRPr="00FA3775">
        <w:rPr>
          <w:rFonts w:eastAsia="Arial Unicode MS" w:cs="Times New Roman"/>
          <w:sz w:val="22"/>
          <w:szCs w:val="22"/>
          <w:lang w:eastAsia="sl-SI"/>
        </w:rPr>
        <w:t>in bo naročnik prejel vplačano aro</w:t>
      </w:r>
      <w:r w:rsidR="00C16478">
        <w:rPr>
          <w:rFonts w:eastAsia="Arial Unicode MS" w:cs="Times New Roman"/>
          <w:sz w:val="22"/>
          <w:szCs w:val="22"/>
          <w:lang w:eastAsia="sl-SI"/>
        </w:rPr>
        <w:t xml:space="preserve">. </w:t>
      </w:r>
      <w:r w:rsidR="00BF57DB" w:rsidRPr="00BF57DB">
        <w:rPr>
          <w:rFonts w:eastAsia="Arial Unicode MS" w:cs="Times New Roman"/>
          <w:sz w:val="22"/>
          <w:szCs w:val="22"/>
          <w:lang w:eastAsia="sl-SI"/>
        </w:rPr>
        <w:t>Izvajalec nima ekskluzivne pravice do posredovanja za nepremičnine.</w:t>
      </w:r>
    </w:p>
    <w:p w14:paraId="33642EAF" w14:textId="77777777" w:rsidR="00D20B25" w:rsidRDefault="00D20B25" w:rsidP="004C28C1">
      <w:pPr>
        <w:spacing w:after="0"/>
        <w:rPr>
          <w:rFonts w:eastAsia="Arial Unicode MS" w:cs="Times New Roman"/>
          <w:sz w:val="22"/>
          <w:szCs w:val="22"/>
          <w:lang w:eastAsia="sl-SI"/>
        </w:rPr>
      </w:pPr>
    </w:p>
    <w:p w14:paraId="1D2B088A"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16F35287" w14:textId="77777777" w:rsidR="00CD5550" w:rsidRDefault="00CD5550" w:rsidP="004C28C1">
      <w:pPr>
        <w:spacing w:after="0"/>
        <w:rPr>
          <w:sz w:val="22"/>
          <w:szCs w:val="22"/>
        </w:rPr>
      </w:pPr>
    </w:p>
    <w:p w14:paraId="7B7DCCB6" w14:textId="77777777" w:rsidR="00324202" w:rsidRDefault="00324202" w:rsidP="004C28C1">
      <w:pPr>
        <w:spacing w:after="0"/>
        <w:rPr>
          <w:sz w:val="22"/>
          <w:szCs w:val="22"/>
        </w:rPr>
      </w:pPr>
      <w:r>
        <w:rPr>
          <w:sz w:val="22"/>
          <w:szCs w:val="22"/>
        </w:rPr>
        <w:t>Storitve posredovanja bodo opravljali naslednji nepremičninski posredniki, ki na podlagi pogodbe o zaposlitvi ali drugi pravni podlagi posredujejo za posrednika:</w:t>
      </w:r>
    </w:p>
    <w:p w14:paraId="0CE5BC1A" w14:textId="77777777" w:rsidR="00324202" w:rsidRDefault="00324202" w:rsidP="004C28C1">
      <w:pPr>
        <w:spacing w:after="0"/>
        <w:rPr>
          <w:sz w:val="22"/>
          <w:szCs w:val="22"/>
        </w:rPr>
      </w:pPr>
    </w:p>
    <w:tbl>
      <w:tblPr>
        <w:tblW w:w="0" w:type="auto"/>
        <w:tblInd w:w="10" w:type="dxa"/>
        <w:tblLayout w:type="fixed"/>
        <w:tblCellMar>
          <w:left w:w="10" w:type="dxa"/>
          <w:right w:w="10" w:type="dxa"/>
        </w:tblCellMar>
        <w:tblLook w:val="0000" w:firstRow="0" w:lastRow="0" w:firstColumn="0" w:lastColumn="0" w:noHBand="0" w:noVBand="0"/>
      </w:tblPr>
      <w:tblGrid>
        <w:gridCol w:w="2611"/>
        <w:gridCol w:w="2698"/>
        <w:gridCol w:w="2736"/>
      </w:tblGrid>
      <w:tr w:rsidR="00324202" w:rsidRPr="00324202" w14:paraId="55AF4A6D" w14:textId="77777777" w:rsidTr="00324202">
        <w:trPr>
          <w:trHeight w:hRule="exact" w:val="514"/>
        </w:trPr>
        <w:tc>
          <w:tcPr>
            <w:tcW w:w="2611" w:type="dxa"/>
            <w:tcBorders>
              <w:top w:val="single" w:sz="4" w:space="0" w:color="auto"/>
              <w:left w:val="single" w:sz="4" w:space="0" w:color="auto"/>
            </w:tcBorders>
            <w:shd w:val="clear" w:color="auto" w:fill="FFFFFF"/>
          </w:tcPr>
          <w:p w14:paraId="77230376" w14:textId="77777777" w:rsidR="00324202" w:rsidRPr="00492FCA" w:rsidRDefault="00324202" w:rsidP="004C28C1">
            <w:pPr>
              <w:spacing w:after="0"/>
              <w:rPr>
                <w:sz w:val="22"/>
                <w:szCs w:val="22"/>
                <w:lang w:bidi="sl-SI"/>
              </w:rPr>
            </w:pPr>
            <w:r w:rsidRPr="00492FCA">
              <w:rPr>
                <w:b/>
                <w:bCs/>
                <w:sz w:val="22"/>
                <w:szCs w:val="22"/>
                <w:lang w:bidi="sl-SI"/>
              </w:rPr>
              <w:t>Ime in priimek</w:t>
            </w:r>
          </w:p>
        </w:tc>
        <w:tc>
          <w:tcPr>
            <w:tcW w:w="2698" w:type="dxa"/>
            <w:tcBorders>
              <w:top w:val="single" w:sz="4" w:space="0" w:color="auto"/>
              <w:left w:val="single" w:sz="4" w:space="0" w:color="auto"/>
            </w:tcBorders>
            <w:shd w:val="clear" w:color="auto" w:fill="FFFFFF"/>
          </w:tcPr>
          <w:p w14:paraId="1548CFE3" w14:textId="77777777" w:rsidR="00324202" w:rsidRPr="00492FCA" w:rsidRDefault="00324202" w:rsidP="004C28C1">
            <w:pPr>
              <w:spacing w:after="0"/>
              <w:rPr>
                <w:sz w:val="22"/>
                <w:szCs w:val="22"/>
                <w:lang w:bidi="sl-SI"/>
              </w:rPr>
            </w:pPr>
            <w:r w:rsidRPr="00492FCA">
              <w:rPr>
                <w:b/>
                <w:bCs/>
                <w:sz w:val="22"/>
                <w:szCs w:val="22"/>
                <w:lang w:bidi="sl-SI"/>
              </w:rPr>
              <w:t>Št. Licence</w:t>
            </w:r>
          </w:p>
        </w:tc>
        <w:tc>
          <w:tcPr>
            <w:tcW w:w="2736" w:type="dxa"/>
            <w:tcBorders>
              <w:top w:val="single" w:sz="4" w:space="0" w:color="auto"/>
              <w:left w:val="single" w:sz="4" w:space="0" w:color="auto"/>
              <w:right w:val="single" w:sz="4" w:space="0" w:color="auto"/>
            </w:tcBorders>
            <w:shd w:val="clear" w:color="auto" w:fill="FFFFFF"/>
            <w:vAlign w:val="bottom"/>
          </w:tcPr>
          <w:p w14:paraId="255C016C" w14:textId="77777777" w:rsidR="00324202" w:rsidRPr="00324202" w:rsidRDefault="00324202" w:rsidP="004C28C1">
            <w:pPr>
              <w:spacing w:after="0"/>
              <w:rPr>
                <w:sz w:val="22"/>
                <w:szCs w:val="22"/>
                <w:lang w:bidi="sl-SI"/>
              </w:rPr>
            </w:pPr>
            <w:proofErr w:type="spellStart"/>
            <w:r w:rsidRPr="00492FCA">
              <w:rPr>
                <w:b/>
                <w:bCs/>
                <w:sz w:val="22"/>
                <w:szCs w:val="22"/>
                <w:lang w:bidi="sl-SI"/>
              </w:rPr>
              <w:t>Zap</w:t>
            </w:r>
            <w:proofErr w:type="spellEnd"/>
            <w:r w:rsidRPr="00492FCA">
              <w:rPr>
                <w:b/>
                <w:bCs/>
                <w:sz w:val="22"/>
                <w:szCs w:val="22"/>
                <w:lang w:bidi="sl-SI"/>
              </w:rPr>
              <w:t>. št. vpisa v imenik nepremičninskih posrednikov</w:t>
            </w:r>
          </w:p>
        </w:tc>
      </w:tr>
      <w:tr w:rsidR="00324202" w:rsidRPr="00324202" w14:paraId="2CA1DA0D" w14:textId="77777777" w:rsidTr="00324202">
        <w:trPr>
          <w:trHeight w:hRule="exact" w:val="245"/>
        </w:trPr>
        <w:tc>
          <w:tcPr>
            <w:tcW w:w="2611" w:type="dxa"/>
            <w:tcBorders>
              <w:top w:val="single" w:sz="4" w:space="0" w:color="auto"/>
              <w:left w:val="single" w:sz="4" w:space="0" w:color="auto"/>
            </w:tcBorders>
            <w:shd w:val="clear" w:color="auto" w:fill="FFFFFF"/>
            <w:vAlign w:val="bottom"/>
          </w:tcPr>
          <w:p w14:paraId="40C7084C" w14:textId="77777777" w:rsidR="00324202" w:rsidRPr="00324202" w:rsidRDefault="00324202" w:rsidP="004C28C1">
            <w:pPr>
              <w:spacing w:after="0"/>
              <w:rPr>
                <w:sz w:val="22"/>
                <w:szCs w:val="22"/>
                <w:lang w:bidi="sl-SI"/>
              </w:rPr>
            </w:pPr>
          </w:p>
        </w:tc>
        <w:tc>
          <w:tcPr>
            <w:tcW w:w="2698" w:type="dxa"/>
            <w:tcBorders>
              <w:top w:val="single" w:sz="4" w:space="0" w:color="auto"/>
              <w:left w:val="single" w:sz="4" w:space="0" w:color="auto"/>
            </w:tcBorders>
            <w:shd w:val="clear" w:color="auto" w:fill="FFFFFF"/>
          </w:tcPr>
          <w:p w14:paraId="2E961723" w14:textId="77777777" w:rsidR="00324202" w:rsidRPr="00324202" w:rsidRDefault="00324202" w:rsidP="004C28C1">
            <w:pPr>
              <w:spacing w:after="0"/>
              <w:rPr>
                <w:sz w:val="22"/>
                <w:szCs w:val="22"/>
                <w:lang w:bidi="sl-SI"/>
              </w:rPr>
            </w:pPr>
          </w:p>
        </w:tc>
        <w:tc>
          <w:tcPr>
            <w:tcW w:w="2736" w:type="dxa"/>
            <w:tcBorders>
              <w:top w:val="single" w:sz="4" w:space="0" w:color="auto"/>
              <w:left w:val="single" w:sz="4" w:space="0" w:color="auto"/>
              <w:right w:val="single" w:sz="4" w:space="0" w:color="auto"/>
            </w:tcBorders>
            <w:shd w:val="clear" w:color="auto" w:fill="FFFFFF"/>
            <w:vAlign w:val="bottom"/>
          </w:tcPr>
          <w:p w14:paraId="4F027726" w14:textId="77777777" w:rsidR="00324202" w:rsidRPr="00324202" w:rsidRDefault="00324202" w:rsidP="004C28C1">
            <w:pPr>
              <w:spacing w:after="0"/>
              <w:rPr>
                <w:sz w:val="22"/>
                <w:szCs w:val="22"/>
                <w:lang w:bidi="sl-SI"/>
              </w:rPr>
            </w:pPr>
          </w:p>
        </w:tc>
      </w:tr>
      <w:tr w:rsidR="00324202" w:rsidRPr="00324202" w14:paraId="7B2DC2F9" w14:textId="77777777" w:rsidTr="00324202">
        <w:trPr>
          <w:trHeight w:hRule="exact" w:val="302"/>
        </w:trPr>
        <w:tc>
          <w:tcPr>
            <w:tcW w:w="2611" w:type="dxa"/>
            <w:tcBorders>
              <w:top w:val="single" w:sz="4" w:space="0" w:color="auto"/>
              <w:left w:val="single" w:sz="4" w:space="0" w:color="auto"/>
              <w:bottom w:val="single" w:sz="4" w:space="0" w:color="auto"/>
            </w:tcBorders>
            <w:shd w:val="clear" w:color="auto" w:fill="FFFFFF"/>
            <w:vAlign w:val="bottom"/>
          </w:tcPr>
          <w:p w14:paraId="5836F81E" w14:textId="77777777" w:rsidR="00324202" w:rsidRPr="00324202" w:rsidRDefault="00324202" w:rsidP="004C28C1">
            <w:pPr>
              <w:spacing w:after="0"/>
              <w:rPr>
                <w:sz w:val="22"/>
                <w:szCs w:val="22"/>
                <w:lang w:bidi="sl-SI"/>
              </w:rPr>
            </w:pPr>
          </w:p>
        </w:tc>
        <w:tc>
          <w:tcPr>
            <w:tcW w:w="2698" w:type="dxa"/>
            <w:tcBorders>
              <w:top w:val="single" w:sz="4" w:space="0" w:color="auto"/>
              <w:left w:val="single" w:sz="4" w:space="0" w:color="auto"/>
              <w:bottom w:val="single" w:sz="4" w:space="0" w:color="auto"/>
            </w:tcBorders>
            <w:shd w:val="clear" w:color="auto" w:fill="FFFFFF"/>
            <w:vAlign w:val="bottom"/>
          </w:tcPr>
          <w:p w14:paraId="4FD9771B" w14:textId="77777777" w:rsidR="00324202" w:rsidRPr="00324202" w:rsidRDefault="00324202" w:rsidP="004C28C1">
            <w:pPr>
              <w:spacing w:after="0"/>
              <w:rPr>
                <w:sz w:val="22"/>
                <w:szCs w:val="22"/>
                <w:lang w:bidi="sl-SI"/>
              </w:rPr>
            </w:pPr>
          </w:p>
        </w:tc>
        <w:tc>
          <w:tcPr>
            <w:tcW w:w="2736" w:type="dxa"/>
            <w:tcBorders>
              <w:top w:val="single" w:sz="4" w:space="0" w:color="auto"/>
              <w:left w:val="single" w:sz="4" w:space="0" w:color="auto"/>
              <w:bottom w:val="single" w:sz="4" w:space="0" w:color="auto"/>
              <w:right w:val="single" w:sz="4" w:space="0" w:color="auto"/>
            </w:tcBorders>
            <w:shd w:val="clear" w:color="auto" w:fill="FFFFFF"/>
            <w:vAlign w:val="bottom"/>
          </w:tcPr>
          <w:p w14:paraId="64BB2956" w14:textId="77777777" w:rsidR="00324202" w:rsidRPr="00324202" w:rsidRDefault="00324202" w:rsidP="004C28C1">
            <w:pPr>
              <w:spacing w:after="0"/>
              <w:rPr>
                <w:sz w:val="22"/>
                <w:szCs w:val="22"/>
                <w:lang w:bidi="sl-SI"/>
              </w:rPr>
            </w:pPr>
          </w:p>
        </w:tc>
      </w:tr>
    </w:tbl>
    <w:p w14:paraId="7E544087" w14:textId="77777777" w:rsidR="00324202" w:rsidRDefault="00324202" w:rsidP="004C28C1">
      <w:pPr>
        <w:spacing w:after="0"/>
        <w:rPr>
          <w:sz w:val="22"/>
          <w:szCs w:val="22"/>
        </w:rPr>
      </w:pPr>
    </w:p>
    <w:p w14:paraId="7DE89CEB" w14:textId="3A4B1834" w:rsidR="00CD5550" w:rsidRPr="009F30D4" w:rsidRDefault="00C2049C" w:rsidP="004C28C1">
      <w:pPr>
        <w:pStyle w:val="ListParagraph"/>
        <w:numPr>
          <w:ilvl w:val="0"/>
          <w:numId w:val="13"/>
        </w:numPr>
        <w:spacing w:after="0"/>
        <w:contextualSpacing w:val="0"/>
        <w:rPr>
          <w:b/>
          <w:sz w:val="22"/>
          <w:szCs w:val="22"/>
        </w:rPr>
      </w:pPr>
      <w:r>
        <w:rPr>
          <w:b/>
          <w:sz w:val="22"/>
          <w:szCs w:val="22"/>
        </w:rPr>
        <w:t>POSREDNIŠKA PROVIZIJA</w:t>
      </w:r>
    </w:p>
    <w:p w14:paraId="5FD8EB5D"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1FCA42B4" w14:textId="77777777" w:rsidR="00CD5550" w:rsidRDefault="00CD5550" w:rsidP="004C28C1">
      <w:pPr>
        <w:spacing w:after="0"/>
        <w:rPr>
          <w:sz w:val="22"/>
          <w:szCs w:val="22"/>
        </w:rPr>
      </w:pPr>
    </w:p>
    <w:p w14:paraId="2D6DA6CB" w14:textId="22BE9EF6" w:rsidR="00CD5550" w:rsidRDefault="00CD5550" w:rsidP="004C28C1">
      <w:pPr>
        <w:spacing w:after="0"/>
        <w:rPr>
          <w:sz w:val="22"/>
          <w:szCs w:val="22"/>
        </w:rPr>
      </w:pPr>
      <w:r w:rsidRPr="00746FE5">
        <w:rPr>
          <w:sz w:val="22"/>
          <w:szCs w:val="22"/>
        </w:rPr>
        <w:t>Naročnik se zavezuje, da bo v primeru prodaje nepremičnin</w:t>
      </w:r>
      <w:r w:rsidR="00674539">
        <w:rPr>
          <w:sz w:val="22"/>
          <w:szCs w:val="22"/>
        </w:rPr>
        <w:t>,</w:t>
      </w:r>
      <w:r>
        <w:rPr>
          <w:sz w:val="22"/>
          <w:szCs w:val="22"/>
        </w:rPr>
        <w:t xml:space="preserve"> </w:t>
      </w:r>
      <w:r w:rsidRPr="00746FE5">
        <w:rPr>
          <w:sz w:val="22"/>
          <w:szCs w:val="22"/>
        </w:rPr>
        <w:t xml:space="preserve">ki </w:t>
      </w:r>
      <w:r w:rsidR="00324202">
        <w:rPr>
          <w:sz w:val="22"/>
          <w:szCs w:val="22"/>
        </w:rPr>
        <w:t>so</w:t>
      </w:r>
      <w:r w:rsidR="00324202" w:rsidRPr="00746FE5">
        <w:rPr>
          <w:sz w:val="22"/>
          <w:szCs w:val="22"/>
        </w:rPr>
        <w:t xml:space="preserve"> </w:t>
      </w:r>
      <w:r w:rsidRPr="00746FE5">
        <w:rPr>
          <w:sz w:val="22"/>
          <w:szCs w:val="22"/>
        </w:rPr>
        <w:t xml:space="preserve">predmet posredovanja, v primeru, da je izvajalec spravil v stik naročnika s kupcem nepremičnine, izvajalcu plačal storitev posredovanja (posredniško provizijo). </w:t>
      </w:r>
    </w:p>
    <w:p w14:paraId="4B717F3F" w14:textId="77777777" w:rsidR="00BB61B5" w:rsidRDefault="00BB61B5" w:rsidP="004C28C1">
      <w:pPr>
        <w:spacing w:after="0"/>
        <w:rPr>
          <w:sz w:val="22"/>
          <w:szCs w:val="22"/>
        </w:rPr>
      </w:pPr>
    </w:p>
    <w:p w14:paraId="49B5D1AE" w14:textId="1E7DA852" w:rsidR="00BB61B5" w:rsidRPr="00E90B4C" w:rsidRDefault="00BB61B5" w:rsidP="004C28C1">
      <w:pPr>
        <w:spacing w:after="0"/>
        <w:rPr>
          <w:sz w:val="22"/>
          <w:szCs w:val="22"/>
        </w:rPr>
      </w:pPr>
      <w:r w:rsidRPr="00F44D69">
        <w:rPr>
          <w:sz w:val="22"/>
          <w:szCs w:val="22"/>
        </w:rPr>
        <w:t xml:space="preserve">Naročnik bo posredniku za posredovanje pri sklenitvi prodajne pogodbe s tretjo osebo plačal provizijo od </w:t>
      </w:r>
      <w:r w:rsidRPr="002F620E">
        <w:rPr>
          <w:sz w:val="22"/>
          <w:szCs w:val="22"/>
        </w:rPr>
        <w:t xml:space="preserve">vrednosti </w:t>
      </w:r>
      <w:r w:rsidR="00A62C3A" w:rsidRPr="002F620E">
        <w:rPr>
          <w:sz w:val="22"/>
          <w:szCs w:val="22"/>
        </w:rPr>
        <w:t xml:space="preserve">kupnine po prodajni </w:t>
      </w:r>
      <w:r w:rsidRPr="002F620E">
        <w:rPr>
          <w:sz w:val="22"/>
          <w:szCs w:val="22"/>
        </w:rPr>
        <w:t>pogodb</w:t>
      </w:r>
      <w:r w:rsidR="00A62C3A" w:rsidRPr="002F620E">
        <w:rPr>
          <w:sz w:val="22"/>
          <w:szCs w:val="22"/>
        </w:rPr>
        <w:t>i</w:t>
      </w:r>
      <w:r w:rsidR="00EF61B1" w:rsidRPr="002F620E">
        <w:rPr>
          <w:sz w:val="22"/>
          <w:szCs w:val="22"/>
        </w:rPr>
        <w:t>,</w:t>
      </w:r>
      <w:r w:rsidR="00A62C3A" w:rsidRPr="002F620E">
        <w:rPr>
          <w:sz w:val="22"/>
          <w:szCs w:val="22"/>
        </w:rPr>
        <w:t xml:space="preserve"> brez pripadajočega davka</w:t>
      </w:r>
      <w:r w:rsidRPr="002F620E">
        <w:rPr>
          <w:sz w:val="22"/>
          <w:szCs w:val="22"/>
        </w:rPr>
        <w:t>.</w:t>
      </w:r>
    </w:p>
    <w:p w14:paraId="62A48473" w14:textId="47E1255C" w:rsidR="00CD5550" w:rsidRPr="00746FE5" w:rsidRDefault="00CD5550" w:rsidP="004C28C1">
      <w:pPr>
        <w:spacing w:after="0"/>
        <w:rPr>
          <w:sz w:val="22"/>
          <w:szCs w:val="22"/>
        </w:rPr>
      </w:pPr>
    </w:p>
    <w:p w14:paraId="5C7A0D49" w14:textId="77777777" w:rsidR="00CD5550" w:rsidRPr="00746FE5" w:rsidRDefault="00CD5550" w:rsidP="004C28C1">
      <w:pPr>
        <w:spacing w:after="0"/>
        <w:rPr>
          <w:sz w:val="22"/>
          <w:szCs w:val="22"/>
        </w:rPr>
      </w:pPr>
      <w:r w:rsidRPr="00746FE5">
        <w:rPr>
          <w:sz w:val="22"/>
          <w:szCs w:val="22"/>
        </w:rPr>
        <w:t>Posredni</w:t>
      </w:r>
      <w:r>
        <w:rPr>
          <w:sz w:val="22"/>
          <w:szCs w:val="22"/>
        </w:rPr>
        <w:t xml:space="preserve">ška provizija znaša: </w:t>
      </w:r>
    </w:p>
    <w:tbl>
      <w:tblPr>
        <w:tblStyle w:val="Tabelamrea7"/>
        <w:tblW w:w="7933" w:type="dxa"/>
        <w:tblLayout w:type="fixed"/>
        <w:tblLook w:val="04A0" w:firstRow="1" w:lastRow="0" w:firstColumn="1" w:lastColumn="0" w:noHBand="0" w:noVBand="1"/>
      </w:tblPr>
      <w:tblGrid>
        <w:gridCol w:w="562"/>
        <w:gridCol w:w="4820"/>
        <w:gridCol w:w="2551"/>
      </w:tblGrid>
      <w:tr w:rsidR="008902C3" w:rsidRPr="00507517" w14:paraId="069278C7" w14:textId="77777777" w:rsidTr="00BA33D0">
        <w:tc>
          <w:tcPr>
            <w:tcW w:w="7933" w:type="dxa"/>
            <w:gridSpan w:val="3"/>
            <w:tcBorders>
              <w:top w:val="single" w:sz="4" w:space="0" w:color="auto"/>
              <w:left w:val="single" w:sz="4" w:space="0" w:color="auto"/>
            </w:tcBorders>
          </w:tcPr>
          <w:p w14:paraId="1B40232F" w14:textId="05E506F5" w:rsidR="008902C3" w:rsidRPr="00507517" w:rsidRDefault="007D0C2B" w:rsidP="004C28C1">
            <w:pPr>
              <w:widowControl/>
              <w:tabs>
                <w:tab w:val="left" w:pos="527"/>
              </w:tabs>
              <w:jc w:val="left"/>
              <w:rPr>
                <w:rFonts w:ascii="Calibri" w:eastAsia="Calibri" w:hAnsi="Calibri" w:cs="Times New Roman"/>
                <w:b/>
                <w:szCs w:val="22"/>
              </w:rPr>
            </w:pPr>
            <w:r>
              <w:rPr>
                <w:rFonts w:ascii="Calibri" w:eastAsia="Calibri" w:hAnsi="Calibri" w:cs="Times New Roman"/>
                <w:b/>
                <w:szCs w:val="22"/>
              </w:rPr>
              <w:t>Ferrarska ulica 16, Koper</w:t>
            </w:r>
          </w:p>
        </w:tc>
      </w:tr>
      <w:tr w:rsidR="008902C3" w:rsidRPr="00507517" w14:paraId="3D0295EF" w14:textId="77777777" w:rsidTr="008902C3">
        <w:tc>
          <w:tcPr>
            <w:tcW w:w="562" w:type="dxa"/>
            <w:tcBorders>
              <w:top w:val="single" w:sz="4" w:space="0" w:color="auto"/>
              <w:left w:val="single" w:sz="4" w:space="0" w:color="auto"/>
            </w:tcBorders>
          </w:tcPr>
          <w:p w14:paraId="3C302556" w14:textId="0122C2F7" w:rsidR="008902C3" w:rsidRPr="00507517" w:rsidRDefault="008902C3" w:rsidP="004C28C1">
            <w:pPr>
              <w:widowControl/>
              <w:tabs>
                <w:tab w:val="left" w:pos="527"/>
              </w:tabs>
              <w:jc w:val="left"/>
              <w:rPr>
                <w:rFonts w:eastAsia="Calibri" w:cs="Times New Roman"/>
                <w:b/>
                <w:color w:val="0070C0"/>
                <w:sz w:val="22"/>
                <w:szCs w:val="22"/>
              </w:rPr>
            </w:pPr>
          </w:p>
        </w:tc>
        <w:tc>
          <w:tcPr>
            <w:tcW w:w="4820" w:type="dxa"/>
          </w:tcPr>
          <w:p w14:paraId="1E15332E" w14:textId="77777777" w:rsidR="008902C3" w:rsidRPr="00507517" w:rsidRDefault="008902C3" w:rsidP="004C28C1">
            <w:pPr>
              <w:widowControl/>
              <w:tabs>
                <w:tab w:val="left" w:pos="527"/>
              </w:tabs>
              <w:jc w:val="left"/>
              <w:rPr>
                <w:rFonts w:ascii="Calibri" w:eastAsia="Calibri" w:hAnsi="Calibri" w:cs="Times New Roman"/>
                <w:b/>
                <w:szCs w:val="22"/>
              </w:rPr>
            </w:pPr>
          </w:p>
        </w:tc>
        <w:tc>
          <w:tcPr>
            <w:tcW w:w="2551" w:type="dxa"/>
          </w:tcPr>
          <w:p w14:paraId="6DED0CAF" w14:textId="77777777" w:rsidR="008902C3" w:rsidRDefault="008902C3" w:rsidP="004C28C1">
            <w:pPr>
              <w:widowControl/>
              <w:tabs>
                <w:tab w:val="left" w:pos="527"/>
              </w:tabs>
              <w:jc w:val="center"/>
              <w:rPr>
                <w:rFonts w:ascii="Calibri" w:eastAsia="Calibri" w:hAnsi="Calibri" w:cs="Times New Roman"/>
                <w:b/>
                <w:szCs w:val="22"/>
              </w:rPr>
            </w:pPr>
            <w:r w:rsidRPr="00507517">
              <w:rPr>
                <w:rFonts w:ascii="Calibri" w:eastAsia="Calibri" w:hAnsi="Calibri" w:cs="Times New Roman"/>
                <w:b/>
                <w:szCs w:val="22"/>
              </w:rPr>
              <w:t>Cena</w:t>
            </w:r>
            <w:r>
              <w:rPr>
                <w:rFonts w:ascii="Calibri" w:eastAsia="Calibri" w:hAnsi="Calibri" w:cs="Times New Roman"/>
                <w:b/>
                <w:szCs w:val="22"/>
              </w:rPr>
              <w:t xml:space="preserve"> (provizija v %)</w:t>
            </w:r>
          </w:p>
          <w:p w14:paraId="502BD7CC" w14:textId="3A0C93AE" w:rsidR="008902C3" w:rsidRDefault="008902C3" w:rsidP="004C28C1">
            <w:pPr>
              <w:widowControl/>
              <w:tabs>
                <w:tab w:val="left" w:pos="527"/>
              </w:tabs>
              <w:jc w:val="center"/>
              <w:rPr>
                <w:rFonts w:ascii="Calibri" w:eastAsia="Calibri" w:hAnsi="Calibri" w:cs="Times New Roman"/>
                <w:b/>
                <w:szCs w:val="22"/>
              </w:rPr>
            </w:pPr>
            <w:r w:rsidRPr="00C70F75">
              <w:rPr>
                <w:rFonts w:ascii="Calibri" w:eastAsia="Calibri" w:hAnsi="Calibri" w:cs="Times New Roman"/>
                <w:szCs w:val="22"/>
              </w:rPr>
              <w:t xml:space="preserve">(brez </w:t>
            </w:r>
            <w:r>
              <w:rPr>
                <w:rFonts w:ascii="Calibri" w:eastAsia="Calibri" w:hAnsi="Calibri" w:cs="Times New Roman"/>
                <w:szCs w:val="22"/>
              </w:rPr>
              <w:t>davka</w:t>
            </w:r>
            <w:r w:rsidRPr="00C70F75">
              <w:rPr>
                <w:rFonts w:ascii="Calibri" w:eastAsia="Calibri" w:hAnsi="Calibri" w:cs="Times New Roman"/>
                <w:szCs w:val="22"/>
              </w:rPr>
              <w:t>)</w:t>
            </w:r>
          </w:p>
        </w:tc>
      </w:tr>
      <w:tr w:rsidR="008902C3" w:rsidRPr="00507517" w14:paraId="2FDB9D42" w14:textId="77777777" w:rsidTr="008902C3">
        <w:tc>
          <w:tcPr>
            <w:tcW w:w="562" w:type="dxa"/>
            <w:tcBorders>
              <w:top w:val="single" w:sz="4" w:space="0" w:color="auto"/>
              <w:left w:val="single" w:sz="4" w:space="0" w:color="auto"/>
            </w:tcBorders>
          </w:tcPr>
          <w:p w14:paraId="273ED016" w14:textId="2D9E296A" w:rsidR="008902C3" w:rsidRPr="00507517" w:rsidRDefault="008902C3" w:rsidP="004C28C1">
            <w:pPr>
              <w:widowControl/>
              <w:tabs>
                <w:tab w:val="left" w:pos="527"/>
              </w:tabs>
              <w:jc w:val="left"/>
              <w:rPr>
                <w:rFonts w:eastAsia="Calibri" w:cs="Times New Roman"/>
                <w:b/>
                <w:color w:val="0070C0"/>
                <w:sz w:val="22"/>
                <w:szCs w:val="22"/>
              </w:rPr>
            </w:pPr>
          </w:p>
        </w:tc>
        <w:tc>
          <w:tcPr>
            <w:tcW w:w="4820" w:type="dxa"/>
          </w:tcPr>
          <w:p w14:paraId="2FC1A2CD" w14:textId="644D575C" w:rsidR="008902C3" w:rsidRPr="0077402C" w:rsidRDefault="008902C3" w:rsidP="004C28C1">
            <w:pPr>
              <w:widowControl/>
              <w:tabs>
                <w:tab w:val="left" w:pos="527"/>
              </w:tabs>
              <w:jc w:val="left"/>
              <w:rPr>
                <w:rFonts w:ascii="Calibri" w:eastAsia="Calibri" w:hAnsi="Calibri" w:cs="Times New Roman"/>
                <w:b/>
                <w:szCs w:val="22"/>
              </w:rPr>
            </w:pPr>
            <w:r w:rsidRPr="0077402C">
              <w:rPr>
                <w:rFonts w:ascii="Calibri" w:eastAsia="Calibri" w:hAnsi="Calibri" w:cs="Times New Roman"/>
                <w:szCs w:val="22"/>
              </w:rPr>
              <w:t xml:space="preserve">Posredniška provizija za prodajo </w:t>
            </w:r>
            <w:r w:rsidR="007D0C2B" w:rsidRPr="0077402C">
              <w:rPr>
                <w:rFonts w:ascii="Calibri" w:eastAsia="Calibri" w:hAnsi="Calibri" w:cs="Times New Roman"/>
                <w:szCs w:val="22"/>
              </w:rPr>
              <w:t xml:space="preserve">posameznih </w:t>
            </w:r>
            <w:r w:rsidR="00191D5F" w:rsidRPr="0077402C">
              <w:rPr>
                <w:rFonts w:ascii="Calibri" w:eastAsia="Calibri" w:hAnsi="Calibri" w:cs="Times New Roman"/>
                <w:szCs w:val="22"/>
              </w:rPr>
              <w:t>delov stavbe</w:t>
            </w:r>
            <w:r w:rsidR="007D0C2B" w:rsidRPr="0077402C">
              <w:rPr>
                <w:rFonts w:ascii="Calibri" w:eastAsia="Calibri" w:hAnsi="Calibri" w:cs="Times New Roman"/>
                <w:szCs w:val="22"/>
              </w:rPr>
              <w:t xml:space="preserve"> </w:t>
            </w:r>
          </w:p>
        </w:tc>
        <w:tc>
          <w:tcPr>
            <w:tcW w:w="2551" w:type="dxa"/>
          </w:tcPr>
          <w:p w14:paraId="413881E2" w14:textId="77777777" w:rsidR="008902C3" w:rsidRDefault="008902C3" w:rsidP="004C28C1">
            <w:pPr>
              <w:widowControl/>
              <w:tabs>
                <w:tab w:val="left" w:pos="527"/>
              </w:tabs>
              <w:jc w:val="center"/>
              <w:rPr>
                <w:rFonts w:ascii="Calibri" w:eastAsia="Calibri" w:hAnsi="Calibri" w:cs="Times New Roman"/>
                <w:b/>
                <w:szCs w:val="22"/>
              </w:rPr>
            </w:pPr>
          </w:p>
        </w:tc>
      </w:tr>
      <w:tr w:rsidR="008902C3" w:rsidRPr="00507517" w14:paraId="3E2AD6BC" w14:textId="77777777" w:rsidTr="008902C3">
        <w:tc>
          <w:tcPr>
            <w:tcW w:w="562" w:type="dxa"/>
          </w:tcPr>
          <w:p w14:paraId="172CC4DF" w14:textId="061D40B3" w:rsidR="008902C3" w:rsidRPr="00507517" w:rsidRDefault="008902C3" w:rsidP="004C28C1">
            <w:pPr>
              <w:widowControl/>
              <w:tabs>
                <w:tab w:val="left" w:pos="527"/>
              </w:tabs>
              <w:jc w:val="left"/>
              <w:rPr>
                <w:rFonts w:ascii="Calibri" w:eastAsia="Calibri" w:hAnsi="Calibri" w:cs="Times New Roman"/>
                <w:b/>
                <w:szCs w:val="22"/>
              </w:rPr>
            </w:pPr>
          </w:p>
        </w:tc>
        <w:tc>
          <w:tcPr>
            <w:tcW w:w="4820" w:type="dxa"/>
          </w:tcPr>
          <w:p w14:paraId="2B8954F6" w14:textId="6CA43210" w:rsidR="008902C3" w:rsidRPr="0077402C" w:rsidRDefault="008902C3" w:rsidP="004C28C1">
            <w:pPr>
              <w:widowControl/>
              <w:tabs>
                <w:tab w:val="left" w:pos="527"/>
              </w:tabs>
              <w:jc w:val="left"/>
              <w:rPr>
                <w:rFonts w:ascii="Calibri" w:eastAsia="Calibri" w:hAnsi="Calibri" w:cs="Times New Roman"/>
                <w:szCs w:val="22"/>
              </w:rPr>
            </w:pPr>
            <w:r w:rsidRPr="0077402C">
              <w:rPr>
                <w:rFonts w:ascii="Calibri" w:eastAsia="Calibri" w:hAnsi="Calibri" w:cs="Times New Roman"/>
                <w:szCs w:val="22"/>
              </w:rPr>
              <w:t>Posredniška provizija za prodajo nepremičnin</w:t>
            </w:r>
            <w:r w:rsidR="0005496C" w:rsidRPr="0077402C">
              <w:rPr>
                <w:rFonts w:ascii="Calibri" w:eastAsia="Calibri" w:hAnsi="Calibri" w:cs="Times New Roman"/>
                <w:szCs w:val="22"/>
              </w:rPr>
              <w:t>e kot celot</w:t>
            </w:r>
            <w:r w:rsidR="00483FEB" w:rsidRPr="0077402C">
              <w:rPr>
                <w:rFonts w:ascii="Calibri" w:eastAsia="Calibri" w:hAnsi="Calibri" w:cs="Times New Roman"/>
                <w:szCs w:val="22"/>
              </w:rPr>
              <w:t>e</w:t>
            </w:r>
            <w:r w:rsidR="00B57517">
              <w:rPr>
                <w:rFonts w:ascii="Calibri" w:eastAsia="Calibri" w:hAnsi="Calibri" w:cs="Times New Roman"/>
                <w:szCs w:val="22"/>
              </w:rPr>
              <w:t>/paketna prodaja</w:t>
            </w:r>
            <w:r w:rsidRPr="0077402C">
              <w:rPr>
                <w:rFonts w:ascii="Calibri" w:eastAsia="Calibri" w:hAnsi="Calibri" w:cs="Times New Roman"/>
                <w:szCs w:val="22"/>
              </w:rPr>
              <w:t xml:space="preserve"> </w:t>
            </w:r>
            <w:r w:rsidR="00D21301">
              <w:t>posameznih delov stavbe</w:t>
            </w:r>
          </w:p>
        </w:tc>
        <w:tc>
          <w:tcPr>
            <w:tcW w:w="2551" w:type="dxa"/>
          </w:tcPr>
          <w:p w14:paraId="19E3406A" w14:textId="77777777" w:rsidR="008902C3" w:rsidRPr="00507517" w:rsidRDefault="008902C3" w:rsidP="004C28C1">
            <w:pPr>
              <w:widowControl/>
              <w:jc w:val="center"/>
              <w:rPr>
                <w:rFonts w:ascii="Calibri" w:eastAsia="Calibri" w:hAnsi="Calibri" w:cs="Times New Roman"/>
                <w:szCs w:val="22"/>
              </w:rPr>
            </w:pPr>
          </w:p>
        </w:tc>
      </w:tr>
    </w:tbl>
    <w:p w14:paraId="33903675" w14:textId="77777777" w:rsidR="00CD5550" w:rsidRDefault="00CD5550" w:rsidP="004C28C1">
      <w:pPr>
        <w:spacing w:after="0"/>
        <w:rPr>
          <w:sz w:val="22"/>
          <w:szCs w:val="22"/>
        </w:rPr>
      </w:pPr>
    </w:p>
    <w:p w14:paraId="03041AC0" w14:textId="0EA7598F" w:rsidR="00841082" w:rsidRDefault="00EF3C8E" w:rsidP="004C28C1">
      <w:pPr>
        <w:widowControl/>
        <w:spacing w:after="0"/>
        <w:rPr>
          <w:sz w:val="22"/>
          <w:szCs w:val="22"/>
        </w:rPr>
      </w:pPr>
      <w:r w:rsidRPr="004B6608">
        <w:rPr>
          <w:sz w:val="22"/>
          <w:szCs w:val="22"/>
        </w:rPr>
        <w:t>Če bo naročnik nepremičnino</w:t>
      </w:r>
      <w:r w:rsidR="00AE15A2">
        <w:rPr>
          <w:sz w:val="22"/>
          <w:szCs w:val="22"/>
        </w:rPr>
        <w:t xml:space="preserve"> kot celot</w:t>
      </w:r>
      <w:r w:rsidR="00885A20">
        <w:rPr>
          <w:sz w:val="22"/>
          <w:szCs w:val="22"/>
        </w:rPr>
        <w:t>o</w:t>
      </w:r>
      <w:r w:rsidR="00D378DA">
        <w:rPr>
          <w:sz w:val="22"/>
          <w:szCs w:val="22"/>
        </w:rPr>
        <w:t>/kot paketno prodajo posameznih delov stavbe/kot posamezni del stavbe</w:t>
      </w:r>
      <w:r w:rsidRPr="004B6608">
        <w:rPr>
          <w:sz w:val="22"/>
          <w:szCs w:val="22"/>
        </w:rPr>
        <w:t>, prodal stranki s katero je sam vzpostavil stik, iz</w:t>
      </w:r>
      <w:r>
        <w:rPr>
          <w:sz w:val="22"/>
          <w:szCs w:val="22"/>
        </w:rPr>
        <w:t>vajalec</w:t>
      </w:r>
      <w:r w:rsidRPr="004B6608">
        <w:rPr>
          <w:sz w:val="22"/>
          <w:szCs w:val="22"/>
        </w:rPr>
        <w:t xml:space="preserve"> ni upravičen do nobenega plačila tj. provizije. </w:t>
      </w:r>
    </w:p>
    <w:p w14:paraId="694EEF00" w14:textId="77777777" w:rsidR="00CF48E8" w:rsidRDefault="00CF48E8" w:rsidP="004C28C1">
      <w:pPr>
        <w:widowControl/>
        <w:spacing w:after="0"/>
        <w:rPr>
          <w:sz w:val="22"/>
          <w:szCs w:val="22"/>
        </w:rPr>
      </w:pPr>
    </w:p>
    <w:p w14:paraId="36013E07" w14:textId="6D3C9638" w:rsidR="00C95265" w:rsidRDefault="00925513" w:rsidP="004C28C1">
      <w:pPr>
        <w:widowControl/>
        <w:spacing w:after="0"/>
        <w:rPr>
          <w:sz w:val="22"/>
          <w:szCs w:val="22"/>
        </w:rPr>
      </w:pPr>
      <w:r>
        <w:rPr>
          <w:sz w:val="22"/>
          <w:szCs w:val="22"/>
        </w:rPr>
        <w:t>V primeru, da za nepremičnino kot celoto</w:t>
      </w:r>
      <w:r w:rsidR="004E0592">
        <w:rPr>
          <w:sz w:val="22"/>
          <w:szCs w:val="22"/>
        </w:rPr>
        <w:t>/paketno prodajo posameznih delov stavbe/posamezni del stavbe,</w:t>
      </w:r>
      <w:r>
        <w:rPr>
          <w:sz w:val="22"/>
          <w:szCs w:val="22"/>
        </w:rPr>
        <w:t xml:space="preserve"> </w:t>
      </w:r>
      <w:r w:rsidR="00841082">
        <w:rPr>
          <w:sz w:val="22"/>
          <w:szCs w:val="22"/>
        </w:rPr>
        <w:t>izvajalec</w:t>
      </w:r>
      <w:r>
        <w:rPr>
          <w:sz w:val="22"/>
          <w:szCs w:val="22"/>
        </w:rPr>
        <w:t xml:space="preserve"> sam vzpostavi stik s stranko, mora predložiti dokazilo/izjavo iz katere bo razvidno, da je kupca za celoto pridobil sam.</w:t>
      </w:r>
      <w:r w:rsidR="00CF48E8">
        <w:rPr>
          <w:sz w:val="22"/>
          <w:szCs w:val="22"/>
        </w:rPr>
        <w:t xml:space="preserve"> </w:t>
      </w:r>
      <w:r w:rsidR="00CF48E8" w:rsidRPr="004B6608">
        <w:rPr>
          <w:sz w:val="22"/>
          <w:szCs w:val="22"/>
        </w:rPr>
        <w:t xml:space="preserve">V tem primeru je </w:t>
      </w:r>
      <w:r w:rsidR="00CF48E8">
        <w:rPr>
          <w:sz w:val="22"/>
          <w:szCs w:val="22"/>
        </w:rPr>
        <w:t>izvajalec u</w:t>
      </w:r>
      <w:r w:rsidR="00CF48E8" w:rsidRPr="004B6608">
        <w:rPr>
          <w:sz w:val="22"/>
          <w:szCs w:val="22"/>
        </w:rPr>
        <w:t xml:space="preserve">pravičen </w:t>
      </w:r>
      <w:r w:rsidR="00CF48E8">
        <w:rPr>
          <w:sz w:val="22"/>
          <w:szCs w:val="22"/>
        </w:rPr>
        <w:t xml:space="preserve">do plačila </w:t>
      </w:r>
      <w:r w:rsidR="00CF48E8" w:rsidRPr="004B6608">
        <w:rPr>
          <w:sz w:val="22"/>
          <w:szCs w:val="22"/>
        </w:rPr>
        <w:t>pogodbeno dogovorjene provizije, v primeru če bo z interesentom sklenil prodajno pogodbo</w:t>
      </w:r>
      <w:r w:rsidR="00232702">
        <w:rPr>
          <w:sz w:val="22"/>
          <w:szCs w:val="22"/>
        </w:rPr>
        <w:t xml:space="preserve"> in bo </w:t>
      </w:r>
      <w:r w:rsidR="00640368" w:rsidRPr="002F620E">
        <w:rPr>
          <w:sz w:val="22"/>
          <w:szCs w:val="22"/>
        </w:rPr>
        <w:t xml:space="preserve">naročnik prejel </w:t>
      </w:r>
      <w:r w:rsidR="00232702" w:rsidRPr="002F620E">
        <w:rPr>
          <w:sz w:val="22"/>
          <w:szCs w:val="22"/>
        </w:rPr>
        <w:t>vplačan</w:t>
      </w:r>
      <w:r w:rsidR="00640368" w:rsidRPr="002F620E">
        <w:rPr>
          <w:sz w:val="22"/>
          <w:szCs w:val="22"/>
        </w:rPr>
        <w:t>o</w:t>
      </w:r>
      <w:r w:rsidR="00232702" w:rsidRPr="002F620E">
        <w:rPr>
          <w:sz w:val="22"/>
          <w:szCs w:val="22"/>
        </w:rPr>
        <w:t xml:space="preserve"> ar</w:t>
      </w:r>
      <w:r w:rsidR="00640368" w:rsidRPr="002F620E">
        <w:rPr>
          <w:sz w:val="22"/>
          <w:szCs w:val="22"/>
        </w:rPr>
        <w:t>o</w:t>
      </w:r>
      <w:r w:rsidR="002F620E" w:rsidRPr="002F620E">
        <w:rPr>
          <w:sz w:val="22"/>
          <w:szCs w:val="22"/>
        </w:rPr>
        <w:t xml:space="preserve"> na</w:t>
      </w:r>
      <w:r w:rsidR="002F620E">
        <w:rPr>
          <w:sz w:val="22"/>
          <w:szCs w:val="22"/>
        </w:rPr>
        <w:t xml:space="preserve"> transakcijski račun</w:t>
      </w:r>
      <w:r w:rsidR="00CF48E8" w:rsidRPr="004B6608">
        <w:rPr>
          <w:sz w:val="22"/>
          <w:szCs w:val="22"/>
        </w:rPr>
        <w:t>.</w:t>
      </w:r>
    </w:p>
    <w:p w14:paraId="5973BD18" w14:textId="77777777" w:rsidR="00340564" w:rsidRDefault="00340564" w:rsidP="004C28C1">
      <w:pPr>
        <w:widowControl/>
        <w:spacing w:after="0"/>
        <w:rPr>
          <w:sz w:val="22"/>
          <w:szCs w:val="22"/>
        </w:rPr>
      </w:pPr>
    </w:p>
    <w:p w14:paraId="39867415" w14:textId="50D3CE87" w:rsidR="000D5149" w:rsidRDefault="000D5149" w:rsidP="000D5149">
      <w:pPr>
        <w:widowControl/>
        <w:spacing w:after="0"/>
        <w:rPr>
          <w:sz w:val="22"/>
          <w:szCs w:val="22"/>
        </w:rPr>
      </w:pPr>
      <w:r>
        <w:rPr>
          <w:sz w:val="22"/>
          <w:szCs w:val="22"/>
        </w:rPr>
        <w:t xml:space="preserve">V primeru paketne prodaje posameznih delov stavbe istemu kupcu (10 </w:t>
      </w:r>
      <w:r w:rsidR="002F620E">
        <w:rPr>
          <w:sz w:val="22"/>
          <w:szCs w:val="22"/>
        </w:rPr>
        <w:t xml:space="preserve">ali več </w:t>
      </w:r>
      <w:r>
        <w:rPr>
          <w:sz w:val="22"/>
          <w:szCs w:val="22"/>
        </w:rPr>
        <w:t>enot), se izvajalec zaveže zaračunati naročniku provizijo v višini posredniške provizije za prodajo nepremičnine kot celote.</w:t>
      </w:r>
    </w:p>
    <w:p w14:paraId="7FDB8108" w14:textId="77777777" w:rsidR="00EF3C8E" w:rsidRPr="00746FE5" w:rsidRDefault="00EF3C8E" w:rsidP="004C28C1">
      <w:pPr>
        <w:spacing w:after="0"/>
        <w:rPr>
          <w:sz w:val="22"/>
          <w:szCs w:val="22"/>
        </w:rPr>
      </w:pPr>
    </w:p>
    <w:p w14:paraId="3E85F3D5" w14:textId="7099DD11" w:rsidR="00CD5550" w:rsidRPr="00746FE5" w:rsidRDefault="00CD5550" w:rsidP="004C28C1">
      <w:pPr>
        <w:spacing w:after="0"/>
        <w:rPr>
          <w:sz w:val="22"/>
          <w:szCs w:val="22"/>
        </w:rPr>
      </w:pPr>
      <w:r w:rsidRPr="00746FE5">
        <w:rPr>
          <w:sz w:val="22"/>
          <w:szCs w:val="22"/>
        </w:rPr>
        <w:t xml:space="preserve">V posredniško provizijo ni vračunan </w:t>
      </w:r>
      <w:r w:rsidR="00FC1B72">
        <w:rPr>
          <w:sz w:val="22"/>
          <w:szCs w:val="22"/>
        </w:rPr>
        <w:t>davek</w:t>
      </w:r>
      <w:r w:rsidRPr="00746FE5">
        <w:rPr>
          <w:sz w:val="22"/>
          <w:szCs w:val="22"/>
        </w:rPr>
        <w:t xml:space="preserve">, ki ga izvajalec obračuna skladno z veljavno zakonodajo. Izvajalec se zavezuje, da </w:t>
      </w:r>
      <w:r w:rsidRPr="002773A7">
        <w:rPr>
          <w:sz w:val="22"/>
          <w:szCs w:val="22"/>
        </w:rPr>
        <w:t>kupcu nepremičnine ali interesentu za nakup</w:t>
      </w:r>
      <w:r w:rsidRPr="00746FE5">
        <w:rPr>
          <w:sz w:val="22"/>
          <w:szCs w:val="22"/>
        </w:rPr>
        <w:t xml:space="preserve"> nepremičnine ne bo zaračunal storitev posredovanja ali kateri</w:t>
      </w:r>
      <w:r w:rsidR="00C60E2D">
        <w:rPr>
          <w:sz w:val="22"/>
          <w:szCs w:val="22"/>
        </w:rPr>
        <w:t>h</w:t>
      </w:r>
      <w:r w:rsidRPr="00746FE5">
        <w:rPr>
          <w:sz w:val="22"/>
          <w:szCs w:val="22"/>
        </w:rPr>
        <w:t xml:space="preserve">koli drugih stroškov povezanih s </w:t>
      </w:r>
      <w:r w:rsidRPr="002773A7">
        <w:rPr>
          <w:sz w:val="22"/>
          <w:szCs w:val="22"/>
        </w:rPr>
        <w:t>prodajo</w:t>
      </w:r>
      <w:r w:rsidRPr="00746FE5">
        <w:rPr>
          <w:sz w:val="22"/>
          <w:szCs w:val="22"/>
        </w:rPr>
        <w:t xml:space="preserve"> nepremičnine, ki je predmet pogodbe.</w:t>
      </w:r>
    </w:p>
    <w:p w14:paraId="33E7F73D" w14:textId="77777777" w:rsidR="00CD5550" w:rsidRDefault="00CD5550" w:rsidP="004C28C1">
      <w:pPr>
        <w:pStyle w:val="Standard"/>
        <w:jc w:val="both"/>
        <w:rPr>
          <w:rFonts w:asciiTheme="minorHAnsi" w:eastAsiaTheme="minorHAnsi" w:hAnsiTheme="minorHAnsi" w:cstheme="minorBidi"/>
          <w:kern w:val="0"/>
          <w:sz w:val="22"/>
          <w:szCs w:val="22"/>
          <w:lang w:eastAsia="en-US"/>
        </w:rPr>
      </w:pPr>
    </w:p>
    <w:p w14:paraId="43E95119" w14:textId="367FDF94" w:rsidR="006222DB" w:rsidRPr="006222DB" w:rsidRDefault="006222DB" w:rsidP="004C28C1">
      <w:pPr>
        <w:spacing w:after="0"/>
        <w:rPr>
          <w:sz w:val="22"/>
          <w:szCs w:val="22"/>
        </w:rPr>
      </w:pPr>
      <w:r w:rsidRPr="00746FE5">
        <w:rPr>
          <w:sz w:val="22"/>
          <w:szCs w:val="22"/>
        </w:rPr>
        <w:t>V posredniš</w:t>
      </w:r>
      <w:r>
        <w:rPr>
          <w:sz w:val="22"/>
          <w:szCs w:val="22"/>
        </w:rPr>
        <w:t>ki</w:t>
      </w:r>
      <w:r w:rsidRPr="00746FE5">
        <w:rPr>
          <w:sz w:val="22"/>
          <w:szCs w:val="22"/>
        </w:rPr>
        <w:t xml:space="preserve"> provizij</w:t>
      </w:r>
      <w:r>
        <w:rPr>
          <w:sz w:val="22"/>
          <w:szCs w:val="22"/>
        </w:rPr>
        <w:t>i</w:t>
      </w:r>
      <w:r w:rsidRPr="006222DB">
        <w:rPr>
          <w:sz w:val="22"/>
          <w:szCs w:val="22"/>
        </w:rPr>
        <w:t xml:space="preserve"> </w:t>
      </w:r>
      <w:r>
        <w:rPr>
          <w:sz w:val="22"/>
          <w:szCs w:val="22"/>
        </w:rPr>
        <w:t xml:space="preserve">izvajalec </w:t>
      </w:r>
      <w:r w:rsidRPr="006222DB">
        <w:rPr>
          <w:sz w:val="22"/>
          <w:szCs w:val="22"/>
        </w:rPr>
        <w:t>ni</w:t>
      </w:r>
      <w:r>
        <w:rPr>
          <w:sz w:val="22"/>
          <w:szCs w:val="22"/>
        </w:rPr>
        <w:t xml:space="preserve"> </w:t>
      </w:r>
      <w:r w:rsidRPr="006222DB">
        <w:rPr>
          <w:sz w:val="22"/>
          <w:szCs w:val="22"/>
        </w:rPr>
        <w:t>vključ</w:t>
      </w:r>
      <w:r>
        <w:rPr>
          <w:sz w:val="22"/>
          <w:szCs w:val="22"/>
        </w:rPr>
        <w:t xml:space="preserve">il </w:t>
      </w:r>
      <w:r w:rsidRPr="006222DB">
        <w:rPr>
          <w:sz w:val="22"/>
          <w:szCs w:val="22"/>
        </w:rPr>
        <w:t>strošk</w:t>
      </w:r>
      <w:r>
        <w:rPr>
          <w:sz w:val="22"/>
          <w:szCs w:val="22"/>
        </w:rPr>
        <w:t>ov</w:t>
      </w:r>
      <w:r w:rsidRPr="006222DB">
        <w:rPr>
          <w:sz w:val="22"/>
          <w:szCs w:val="22"/>
        </w:rPr>
        <w:t xml:space="preserve"> dodatnega oglaševanja</w:t>
      </w:r>
      <w:r w:rsidR="008D2D56">
        <w:rPr>
          <w:sz w:val="22"/>
          <w:szCs w:val="22"/>
        </w:rPr>
        <w:t xml:space="preserve">. Storitve dodatnega oglaševanja bo izvajal naročnik sam. </w:t>
      </w:r>
    </w:p>
    <w:p w14:paraId="76E20F59" w14:textId="77777777" w:rsidR="00340564" w:rsidRDefault="00340564" w:rsidP="004C28C1">
      <w:pPr>
        <w:pStyle w:val="Standard"/>
        <w:jc w:val="both"/>
        <w:rPr>
          <w:rFonts w:asciiTheme="minorHAnsi" w:eastAsiaTheme="minorHAnsi" w:hAnsiTheme="minorHAnsi" w:cstheme="minorBidi"/>
          <w:kern w:val="0"/>
          <w:sz w:val="22"/>
          <w:szCs w:val="22"/>
          <w:lang w:eastAsia="en-US"/>
        </w:rPr>
      </w:pPr>
    </w:p>
    <w:p w14:paraId="0DF63767" w14:textId="77777777" w:rsidR="00424EC2" w:rsidRDefault="00CD5550" w:rsidP="004C28C1">
      <w:pPr>
        <w:pStyle w:val="Standard"/>
        <w:jc w:val="both"/>
        <w:rPr>
          <w:rFonts w:asciiTheme="minorHAnsi" w:eastAsiaTheme="minorHAnsi" w:hAnsiTheme="minorHAnsi" w:cstheme="minorBidi"/>
        </w:rPr>
      </w:pPr>
      <w:r w:rsidRPr="00746FE5">
        <w:rPr>
          <w:rFonts w:asciiTheme="minorHAnsi" w:eastAsiaTheme="minorHAnsi" w:hAnsiTheme="minorHAnsi" w:cstheme="minorBidi"/>
          <w:kern w:val="0"/>
          <w:sz w:val="22"/>
          <w:szCs w:val="22"/>
          <w:lang w:eastAsia="en-US"/>
        </w:rPr>
        <w:t xml:space="preserve">Višina posredniške provizije je fiksna za čas trajanja </w:t>
      </w:r>
      <w:r>
        <w:rPr>
          <w:rFonts w:asciiTheme="minorHAnsi" w:eastAsiaTheme="minorHAnsi" w:hAnsiTheme="minorHAnsi" w:cstheme="minorBidi"/>
          <w:kern w:val="0"/>
          <w:sz w:val="22"/>
          <w:szCs w:val="22"/>
          <w:lang w:eastAsia="en-US"/>
        </w:rPr>
        <w:t>te pogodbe</w:t>
      </w:r>
      <w:r w:rsidRPr="00746FE5">
        <w:rPr>
          <w:rFonts w:asciiTheme="minorHAnsi" w:eastAsiaTheme="minorHAnsi" w:hAnsiTheme="minorHAnsi" w:cstheme="minorBidi"/>
          <w:kern w:val="0"/>
          <w:sz w:val="22"/>
          <w:szCs w:val="22"/>
          <w:lang w:eastAsia="en-US"/>
        </w:rPr>
        <w:t xml:space="preserve"> in vsebuje vse stroške</w:t>
      </w:r>
      <w:r>
        <w:rPr>
          <w:rFonts w:asciiTheme="minorHAnsi" w:eastAsiaTheme="minorHAnsi" w:hAnsiTheme="minorHAnsi" w:cstheme="minorBidi"/>
          <w:kern w:val="0"/>
          <w:sz w:val="22"/>
          <w:szCs w:val="22"/>
          <w:lang w:eastAsia="en-US"/>
        </w:rPr>
        <w:t>,</w:t>
      </w:r>
      <w:r w:rsidRPr="00746FE5">
        <w:rPr>
          <w:rFonts w:asciiTheme="minorHAnsi" w:eastAsiaTheme="minorHAnsi" w:hAnsiTheme="minorHAnsi" w:cstheme="minorBidi"/>
          <w:kern w:val="0"/>
          <w:sz w:val="22"/>
          <w:szCs w:val="22"/>
          <w:lang w:eastAsia="en-US"/>
        </w:rPr>
        <w:t xml:space="preserve"> potrebne za izvedbo storitve.</w:t>
      </w:r>
    </w:p>
    <w:p w14:paraId="7BE0B739" w14:textId="77777777" w:rsidR="00340564" w:rsidRDefault="00340564" w:rsidP="004C28C1">
      <w:pPr>
        <w:pStyle w:val="Standard"/>
        <w:jc w:val="both"/>
        <w:rPr>
          <w:rFonts w:asciiTheme="minorHAnsi" w:hAnsiTheme="minorHAnsi"/>
          <w:sz w:val="22"/>
          <w:szCs w:val="22"/>
        </w:rPr>
      </w:pPr>
    </w:p>
    <w:p w14:paraId="6041303A" w14:textId="4968E3DC" w:rsidR="00BB61B5" w:rsidRPr="00BF6AA5" w:rsidRDefault="00BB61B5" w:rsidP="004C28C1">
      <w:pPr>
        <w:pStyle w:val="Standard"/>
        <w:jc w:val="both"/>
        <w:rPr>
          <w:rFonts w:asciiTheme="minorHAnsi" w:eastAsiaTheme="minorHAnsi" w:hAnsiTheme="minorHAnsi" w:cstheme="minorBidi"/>
          <w:sz w:val="22"/>
          <w:szCs w:val="22"/>
        </w:rPr>
      </w:pPr>
      <w:r w:rsidRPr="00BF6AA5">
        <w:rPr>
          <w:rFonts w:asciiTheme="minorHAnsi" w:hAnsiTheme="minorHAnsi"/>
          <w:sz w:val="22"/>
          <w:szCs w:val="22"/>
        </w:rPr>
        <w:t>Plačilo za posredovanje zajema tudi vse stroške povezane z izvedbo dejanj oziroma storitev, ki</w:t>
      </w:r>
      <w:r w:rsidR="00424EC2" w:rsidRPr="00BF6AA5">
        <w:rPr>
          <w:rFonts w:asciiTheme="minorHAnsi" w:hAnsiTheme="minorHAnsi"/>
          <w:sz w:val="22"/>
          <w:szCs w:val="22"/>
        </w:rPr>
        <w:t xml:space="preserve"> </w:t>
      </w:r>
      <w:r w:rsidRPr="00BF6AA5">
        <w:rPr>
          <w:rFonts w:asciiTheme="minorHAnsi" w:hAnsiTheme="minorHAnsi"/>
          <w:sz w:val="22"/>
          <w:szCs w:val="22"/>
        </w:rPr>
        <w:t>jih opravi posrednik</w:t>
      </w:r>
      <w:r w:rsidR="00424EC2" w:rsidRPr="00BF6AA5">
        <w:rPr>
          <w:rFonts w:asciiTheme="minorHAnsi" w:hAnsiTheme="minorHAnsi"/>
          <w:sz w:val="22"/>
          <w:szCs w:val="22"/>
        </w:rPr>
        <w:t xml:space="preserve"> in so navedeni v 2. členu te pogodbe.</w:t>
      </w:r>
    </w:p>
    <w:p w14:paraId="14836880" w14:textId="77777777" w:rsidR="00CD5550" w:rsidRDefault="00CD5550" w:rsidP="004C28C1">
      <w:pPr>
        <w:pStyle w:val="Standard"/>
        <w:rPr>
          <w:rFonts w:asciiTheme="minorHAnsi" w:eastAsiaTheme="minorHAnsi" w:hAnsiTheme="minorHAnsi" w:cstheme="minorBidi"/>
          <w:kern w:val="0"/>
          <w:sz w:val="22"/>
          <w:szCs w:val="22"/>
          <w:lang w:eastAsia="en-US"/>
        </w:rPr>
      </w:pPr>
    </w:p>
    <w:p w14:paraId="41EF0D83" w14:textId="6FE5CE53" w:rsidR="003856A5" w:rsidRPr="00BF450C" w:rsidRDefault="003856A5" w:rsidP="00B25AC8">
      <w:pPr>
        <w:pStyle w:val="ListParagraph"/>
        <w:numPr>
          <w:ilvl w:val="1"/>
          <w:numId w:val="15"/>
        </w:numPr>
        <w:spacing w:after="0"/>
        <w:contextualSpacing w:val="0"/>
        <w:jc w:val="center"/>
        <w:rPr>
          <w:b/>
          <w:sz w:val="22"/>
          <w:szCs w:val="22"/>
        </w:rPr>
      </w:pPr>
      <w:r>
        <w:rPr>
          <w:b/>
          <w:sz w:val="22"/>
          <w:szCs w:val="22"/>
        </w:rPr>
        <w:t>č</w:t>
      </w:r>
      <w:r w:rsidR="00CD5550" w:rsidRPr="005B05C0">
        <w:rPr>
          <w:b/>
          <w:sz w:val="22"/>
          <w:szCs w:val="22"/>
        </w:rPr>
        <w:t>len</w:t>
      </w:r>
    </w:p>
    <w:p w14:paraId="1F187283" w14:textId="77777777" w:rsidR="00D925C4" w:rsidRPr="00F44D69" w:rsidRDefault="00D925C4" w:rsidP="00B25AC8">
      <w:pPr>
        <w:spacing w:after="0"/>
      </w:pPr>
    </w:p>
    <w:p w14:paraId="6D1D7B84" w14:textId="68D3FED8" w:rsidR="00D925C4" w:rsidRDefault="00D925C4" w:rsidP="00B25AC8">
      <w:pPr>
        <w:pStyle w:val="Bodytext22"/>
        <w:shd w:val="clear" w:color="auto" w:fill="auto"/>
        <w:tabs>
          <w:tab w:val="left" w:pos="359"/>
        </w:tabs>
        <w:spacing w:line="240" w:lineRule="auto"/>
        <w:ind w:firstLine="0"/>
      </w:pPr>
      <w:r>
        <w:t xml:space="preserve">Naročnik bo izvajalcu izplačal plačilo </w:t>
      </w:r>
      <w:r w:rsidR="00B25AC8">
        <w:t xml:space="preserve">provizije </w:t>
      </w:r>
      <w:r>
        <w:t xml:space="preserve">po </w:t>
      </w:r>
      <w:r w:rsidR="0001454A" w:rsidRPr="009B603B">
        <w:t xml:space="preserve">prejemu vplačane </w:t>
      </w:r>
      <w:r w:rsidR="008F2DAA" w:rsidRPr="009B603B">
        <w:t>are</w:t>
      </w:r>
      <w:r w:rsidR="00AB29E3">
        <w:t xml:space="preserve"> na transakcijski račun</w:t>
      </w:r>
      <w:r w:rsidR="003856A5" w:rsidRPr="009B603B">
        <w:t xml:space="preserve"> </w:t>
      </w:r>
      <w:r w:rsidR="00C500CF">
        <w:t>naročnika</w:t>
      </w:r>
      <w:r w:rsidR="00B25AC8">
        <w:t xml:space="preserve"> </w:t>
      </w:r>
      <w:r w:rsidR="008F2DAA">
        <w:t xml:space="preserve">skladno s </w:t>
      </w:r>
      <w:r>
        <w:t>sklen</w:t>
      </w:r>
      <w:r w:rsidR="00BF450C">
        <w:t>jeno</w:t>
      </w:r>
      <w:r>
        <w:t xml:space="preserve"> prodajn</w:t>
      </w:r>
      <w:r w:rsidR="00BF450C">
        <w:t>o</w:t>
      </w:r>
      <w:r>
        <w:t xml:space="preserve"> pogodb</w:t>
      </w:r>
      <w:r w:rsidR="00BF450C">
        <w:t>o,</w:t>
      </w:r>
      <w:r>
        <w:t xml:space="preserve"> za katero je posrednik posredoval na </w:t>
      </w:r>
      <w:r w:rsidR="008F2DAA">
        <w:t>temelju te posredniške pogodbe oz</w:t>
      </w:r>
      <w:r w:rsidR="00A73705">
        <w:t>.</w:t>
      </w:r>
      <w:r w:rsidR="008F2DAA">
        <w:t xml:space="preserve"> </w:t>
      </w:r>
      <w:r>
        <w:t xml:space="preserve">po uresničitvi </w:t>
      </w:r>
      <w:proofErr w:type="spellStart"/>
      <w:r>
        <w:t>odložnega</w:t>
      </w:r>
      <w:proofErr w:type="spellEnd"/>
      <w:r>
        <w:t xml:space="preserve"> pogoja, ki je vsebovan v prodajni pogodbi.</w:t>
      </w:r>
    </w:p>
    <w:p w14:paraId="5AAE8C86" w14:textId="77777777" w:rsidR="00CD5550" w:rsidRDefault="00CD5550" w:rsidP="004C28C1">
      <w:pPr>
        <w:spacing w:after="0"/>
        <w:rPr>
          <w:rFonts w:eastAsia="Calibri"/>
          <w:sz w:val="22"/>
          <w:szCs w:val="22"/>
        </w:rPr>
      </w:pPr>
    </w:p>
    <w:p w14:paraId="757CA3A6" w14:textId="1690E8D5" w:rsidR="004B1FF1" w:rsidRPr="006638D0" w:rsidRDefault="00BF450C" w:rsidP="004B1FF1">
      <w:pPr>
        <w:spacing w:after="0"/>
        <w:rPr>
          <w:sz w:val="22"/>
          <w:szCs w:val="22"/>
        </w:rPr>
      </w:pPr>
      <w:r>
        <w:rPr>
          <w:sz w:val="22"/>
          <w:szCs w:val="22"/>
        </w:rPr>
        <w:t>N</w:t>
      </w:r>
      <w:r w:rsidR="004B1FF1" w:rsidRPr="006638D0">
        <w:rPr>
          <w:sz w:val="22"/>
          <w:szCs w:val="22"/>
        </w:rPr>
        <w:t xml:space="preserve">aročnik </w:t>
      </w:r>
      <w:r>
        <w:rPr>
          <w:sz w:val="22"/>
          <w:szCs w:val="22"/>
        </w:rPr>
        <w:t xml:space="preserve">bo plačilo izvedel </w:t>
      </w:r>
      <w:r w:rsidR="004B1FF1" w:rsidRPr="006638D0">
        <w:rPr>
          <w:sz w:val="22"/>
          <w:szCs w:val="22"/>
        </w:rPr>
        <w:t>v roku 30 dni od prejema pravilno izstavljenega računa</w:t>
      </w:r>
      <w:r w:rsidR="004B1FF1">
        <w:rPr>
          <w:sz w:val="22"/>
          <w:szCs w:val="22"/>
        </w:rPr>
        <w:t xml:space="preserve"> in</w:t>
      </w:r>
      <w:r w:rsidR="004B1FF1" w:rsidRPr="006638D0">
        <w:rPr>
          <w:sz w:val="22"/>
          <w:szCs w:val="22"/>
        </w:rPr>
        <w:t xml:space="preserve"> ga nakazal na transakcijski račun izvajalca št. ________________</w:t>
      </w:r>
      <w:r w:rsidR="004B1FF1">
        <w:rPr>
          <w:sz w:val="22"/>
          <w:szCs w:val="22"/>
        </w:rPr>
        <w:t>,</w:t>
      </w:r>
      <w:r w:rsidR="004B1FF1" w:rsidRPr="006638D0">
        <w:rPr>
          <w:sz w:val="22"/>
          <w:szCs w:val="22"/>
        </w:rPr>
        <w:t xml:space="preserve"> odprt pri banki ______________.</w:t>
      </w:r>
    </w:p>
    <w:p w14:paraId="499F030D" w14:textId="77777777" w:rsidR="004B1FF1" w:rsidRDefault="004B1FF1" w:rsidP="004B1FF1">
      <w:pPr>
        <w:spacing w:after="0"/>
        <w:rPr>
          <w:sz w:val="22"/>
          <w:szCs w:val="22"/>
        </w:rPr>
      </w:pPr>
    </w:p>
    <w:p w14:paraId="577D5E4A" w14:textId="5040F850" w:rsidR="00BF450C" w:rsidRDefault="004B1FF1" w:rsidP="004B1FF1">
      <w:pPr>
        <w:spacing w:after="0"/>
        <w:rPr>
          <w:sz w:val="22"/>
          <w:szCs w:val="22"/>
        </w:rPr>
      </w:pPr>
      <w:r w:rsidRPr="006638D0">
        <w:rPr>
          <w:sz w:val="22"/>
          <w:szCs w:val="22"/>
        </w:rPr>
        <w:t>Na računu mora biti navedena številka pogodbe</w:t>
      </w:r>
      <w:r w:rsidR="00020618">
        <w:rPr>
          <w:sz w:val="22"/>
          <w:szCs w:val="22"/>
        </w:rPr>
        <w:t>,</w:t>
      </w:r>
      <w:r w:rsidRPr="006638D0">
        <w:rPr>
          <w:sz w:val="22"/>
          <w:szCs w:val="22"/>
        </w:rPr>
        <w:t xml:space="preserve"> na podlagi katere se </w:t>
      </w:r>
      <w:r w:rsidR="00020618">
        <w:rPr>
          <w:sz w:val="22"/>
          <w:szCs w:val="22"/>
        </w:rPr>
        <w:t xml:space="preserve">izvaja </w:t>
      </w:r>
      <w:r w:rsidRPr="006638D0">
        <w:rPr>
          <w:sz w:val="22"/>
          <w:szCs w:val="22"/>
        </w:rPr>
        <w:t xml:space="preserve">plačilo. </w:t>
      </w:r>
    </w:p>
    <w:p w14:paraId="65072994" w14:textId="77777777" w:rsidR="00BF450C" w:rsidRDefault="00BF450C" w:rsidP="004B1FF1">
      <w:pPr>
        <w:spacing w:after="0"/>
        <w:rPr>
          <w:sz w:val="22"/>
          <w:szCs w:val="22"/>
        </w:rPr>
      </w:pPr>
    </w:p>
    <w:p w14:paraId="7444EB5A" w14:textId="52D5F400" w:rsidR="004B1FF1" w:rsidRPr="006638D0" w:rsidRDefault="00644844" w:rsidP="004B1FF1">
      <w:pPr>
        <w:spacing w:after="0"/>
        <w:rPr>
          <w:sz w:val="22"/>
          <w:szCs w:val="22"/>
        </w:rPr>
      </w:pPr>
      <w:r>
        <w:rPr>
          <w:sz w:val="22"/>
          <w:szCs w:val="22"/>
        </w:rPr>
        <w:t xml:space="preserve">Izvajalec mora k </w:t>
      </w:r>
      <w:r w:rsidR="004B1FF1" w:rsidRPr="006638D0">
        <w:rPr>
          <w:sz w:val="22"/>
          <w:szCs w:val="22"/>
        </w:rPr>
        <w:t xml:space="preserve">računu </w:t>
      </w:r>
      <w:r>
        <w:rPr>
          <w:sz w:val="22"/>
          <w:szCs w:val="22"/>
        </w:rPr>
        <w:t xml:space="preserve">priložiti </w:t>
      </w:r>
      <w:r w:rsidR="00A73705" w:rsidRPr="00C500CF">
        <w:rPr>
          <w:sz w:val="22"/>
          <w:szCs w:val="22"/>
        </w:rPr>
        <w:t xml:space="preserve">original </w:t>
      </w:r>
      <w:r w:rsidR="00965D07" w:rsidRPr="00C500CF">
        <w:rPr>
          <w:sz w:val="22"/>
          <w:szCs w:val="22"/>
        </w:rPr>
        <w:t>podpisan</w:t>
      </w:r>
      <w:r>
        <w:rPr>
          <w:sz w:val="22"/>
          <w:szCs w:val="22"/>
        </w:rPr>
        <w:t>o</w:t>
      </w:r>
      <w:r w:rsidR="00965D07" w:rsidRPr="00C500CF">
        <w:rPr>
          <w:sz w:val="22"/>
          <w:szCs w:val="22"/>
        </w:rPr>
        <w:t xml:space="preserve"> </w:t>
      </w:r>
      <w:r w:rsidR="00A73705" w:rsidRPr="00C500CF">
        <w:rPr>
          <w:sz w:val="22"/>
          <w:szCs w:val="22"/>
        </w:rPr>
        <w:t>izjav</w:t>
      </w:r>
      <w:r>
        <w:rPr>
          <w:sz w:val="22"/>
          <w:szCs w:val="22"/>
        </w:rPr>
        <w:t>o</w:t>
      </w:r>
      <w:r w:rsidR="00A73705" w:rsidRPr="00C500CF">
        <w:rPr>
          <w:sz w:val="22"/>
          <w:szCs w:val="22"/>
        </w:rPr>
        <w:t>/obrazec o izvedenem ogledu s stranko</w:t>
      </w:r>
      <w:r w:rsidR="00A73705">
        <w:rPr>
          <w:sz w:val="22"/>
          <w:szCs w:val="22"/>
        </w:rPr>
        <w:t xml:space="preserve"> in </w:t>
      </w:r>
      <w:r w:rsidR="004B1FF1" w:rsidRPr="006638D0">
        <w:rPr>
          <w:sz w:val="22"/>
          <w:szCs w:val="22"/>
        </w:rPr>
        <w:t>fotokopij</w:t>
      </w:r>
      <w:r>
        <w:rPr>
          <w:sz w:val="22"/>
          <w:szCs w:val="22"/>
        </w:rPr>
        <w:t>o</w:t>
      </w:r>
      <w:r w:rsidR="004B1FF1" w:rsidRPr="006638D0">
        <w:rPr>
          <w:sz w:val="22"/>
          <w:szCs w:val="22"/>
        </w:rPr>
        <w:t xml:space="preserve"> sklenjene </w:t>
      </w:r>
      <w:r w:rsidR="00487477">
        <w:rPr>
          <w:sz w:val="22"/>
          <w:szCs w:val="22"/>
        </w:rPr>
        <w:t xml:space="preserve">prodajne </w:t>
      </w:r>
      <w:r w:rsidR="004B1FF1" w:rsidRPr="006638D0">
        <w:rPr>
          <w:sz w:val="22"/>
          <w:szCs w:val="22"/>
        </w:rPr>
        <w:t>pogodbe za katero izvajalec zahteva plačilo provizije</w:t>
      </w:r>
      <w:r w:rsidR="00A73705" w:rsidRPr="00965D07">
        <w:rPr>
          <w:sz w:val="22"/>
          <w:szCs w:val="22"/>
        </w:rPr>
        <w:t>.</w:t>
      </w:r>
    </w:p>
    <w:p w14:paraId="0527712F" w14:textId="77777777" w:rsidR="004B1FF1" w:rsidRDefault="004B1FF1" w:rsidP="004C28C1">
      <w:pPr>
        <w:spacing w:after="0"/>
        <w:rPr>
          <w:rFonts w:eastAsia="Calibri"/>
          <w:sz w:val="22"/>
          <w:szCs w:val="22"/>
        </w:rPr>
      </w:pPr>
    </w:p>
    <w:p w14:paraId="3A900F26" w14:textId="0182774D" w:rsidR="004B1FF1" w:rsidRPr="00687249" w:rsidRDefault="004B1FF1" w:rsidP="00C6736D">
      <w:pPr>
        <w:pStyle w:val="ListParagraph"/>
        <w:numPr>
          <w:ilvl w:val="1"/>
          <w:numId w:val="15"/>
        </w:numPr>
        <w:spacing w:after="0"/>
        <w:jc w:val="center"/>
        <w:rPr>
          <w:rFonts w:eastAsia="Calibri"/>
          <w:sz w:val="22"/>
          <w:szCs w:val="22"/>
        </w:rPr>
      </w:pPr>
      <w:r w:rsidRPr="00687249">
        <w:rPr>
          <w:rFonts w:eastAsia="Calibri"/>
          <w:sz w:val="22"/>
          <w:szCs w:val="22"/>
        </w:rPr>
        <w:t>člen</w:t>
      </w:r>
    </w:p>
    <w:p w14:paraId="43A20730" w14:textId="77777777" w:rsidR="004B1FF1" w:rsidRDefault="004B1FF1" w:rsidP="004C28C1">
      <w:pPr>
        <w:spacing w:after="0"/>
        <w:rPr>
          <w:rFonts w:eastAsia="Calibri"/>
          <w:sz w:val="22"/>
          <w:szCs w:val="22"/>
        </w:rPr>
      </w:pPr>
    </w:p>
    <w:p w14:paraId="7551D767" w14:textId="0F59B6BC" w:rsidR="00CD5550" w:rsidRPr="00D45D33" w:rsidRDefault="00CD5550" w:rsidP="004C28C1">
      <w:pPr>
        <w:spacing w:after="0"/>
        <w:rPr>
          <w:rFonts w:eastAsia="Calibri"/>
          <w:sz w:val="22"/>
          <w:szCs w:val="22"/>
        </w:rPr>
      </w:pPr>
      <w:r>
        <w:rPr>
          <w:rFonts w:eastAsia="Calibri"/>
          <w:sz w:val="22"/>
          <w:szCs w:val="22"/>
        </w:rPr>
        <w:t>Izvajalec</w:t>
      </w:r>
      <w:r w:rsidRPr="00D45D33">
        <w:rPr>
          <w:rFonts w:eastAsia="Calibri"/>
          <w:sz w:val="22"/>
          <w:szCs w:val="22"/>
        </w:rPr>
        <w:t xml:space="preserve"> izgubi pravico do plačila na temelju te pogodbe, če:</w:t>
      </w:r>
    </w:p>
    <w:p w14:paraId="5FC18BBE" w14:textId="179BA1DB" w:rsidR="00CD5550" w:rsidRPr="00D45D33" w:rsidRDefault="00CD5550" w:rsidP="004C28C1">
      <w:pPr>
        <w:numPr>
          <w:ilvl w:val="0"/>
          <w:numId w:val="25"/>
        </w:numPr>
        <w:spacing w:after="0"/>
        <w:contextualSpacing/>
        <w:rPr>
          <w:rFonts w:eastAsia="Calibri"/>
          <w:sz w:val="22"/>
          <w:szCs w:val="22"/>
        </w:rPr>
      </w:pPr>
      <w:r w:rsidRPr="00D45D33">
        <w:rPr>
          <w:rFonts w:eastAsia="Calibri"/>
          <w:sz w:val="22"/>
          <w:szCs w:val="22"/>
        </w:rPr>
        <w:t xml:space="preserve">ravna v nasprotju z določili </w:t>
      </w:r>
      <w:r>
        <w:rPr>
          <w:rFonts w:eastAsia="Calibri"/>
          <w:sz w:val="22"/>
          <w:szCs w:val="22"/>
        </w:rPr>
        <w:t>te pogodbe,</w:t>
      </w:r>
    </w:p>
    <w:p w14:paraId="1F1AE5A5" w14:textId="3580E6FE" w:rsidR="00CD5550" w:rsidRPr="00567072" w:rsidRDefault="00CD5550" w:rsidP="004C28C1">
      <w:pPr>
        <w:numPr>
          <w:ilvl w:val="0"/>
          <w:numId w:val="25"/>
        </w:numPr>
        <w:spacing w:after="0"/>
        <w:contextualSpacing/>
        <w:rPr>
          <w:rFonts w:eastAsia="Calibri"/>
          <w:sz w:val="22"/>
          <w:szCs w:val="22"/>
        </w:rPr>
      </w:pPr>
      <w:r w:rsidRPr="00D45D33">
        <w:rPr>
          <w:rFonts w:eastAsia="Calibri"/>
          <w:sz w:val="22"/>
          <w:szCs w:val="22"/>
        </w:rPr>
        <w:t>če v z</w:t>
      </w:r>
      <w:r>
        <w:rPr>
          <w:rFonts w:eastAsia="Calibri"/>
          <w:sz w:val="22"/>
          <w:szCs w:val="22"/>
        </w:rPr>
        <w:t xml:space="preserve">vezi s sklenitvijo </w:t>
      </w:r>
      <w:r w:rsidR="00687249">
        <w:rPr>
          <w:rFonts w:eastAsia="Calibri"/>
          <w:sz w:val="22"/>
          <w:szCs w:val="22"/>
        </w:rPr>
        <w:t xml:space="preserve">prodajne </w:t>
      </w:r>
      <w:r w:rsidRPr="00D45D33">
        <w:rPr>
          <w:rFonts w:eastAsia="Calibri"/>
          <w:sz w:val="22"/>
          <w:szCs w:val="22"/>
        </w:rPr>
        <w:t>po</w:t>
      </w:r>
      <w:r>
        <w:rPr>
          <w:rFonts w:eastAsia="Calibri"/>
          <w:sz w:val="22"/>
          <w:szCs w:val="22"/>
        </w:rPr>
        <w:t xml:space="preserve">godbe </w:t>
      </w:r>
      <w:r w:rsidRPr="00567072">
        <w:rPr>
          <w:rFonts w:eastAsia="Calibri"/>
          <w:sz w:val="22"/>
          <w:szCs w:val="22"/>
        </w:rPr>
        <w:t xml:space="preserve">posreduje za </w:t>
      </w:r>
      <w:r w:rsidR="006D0B71" w:rsidRPr="00567072">
        <w:rPr>
          <w:rFonts w:eastAsia="Calibri"/>
          <w:sz w:val="22"/>
          <w:szCs w:val="22"/>
        </w:rPr>
        <w:t>potencialnega kupca in mu za opravljeno storitev zaračuna posredniško provizijo</w:t>
      </w:r>
      <w:r w:rsidR="00CF545D" w:rsidRPr="00567072">
        <w:rPr>
          <w:rFonts w:eastAsia="Calibri"/>
          <w:sz w:val="22"/>
          <w:szCs w:val="22"/>
        </w:rPr>
        <w:t>,</w:t>
      </w:r>
    </w:p>
    <w:p w14:paraId="65E8BAD0" w14:textId="49F0EA1D" w:rsidR="00CD5550" w:rsidRDefault="00CD5550" w:rsidP="004C28C1">
      <w:pPr>
        <w:numPr>
          <w:ilvl w:val="0"/>
          <w:numId w:val="25"/>
        </w:numPr>
        <w:spacing w:after="0"/>
        <w:contextualSpacing/>
        <w:rPr>
          <w:rFonts w:eastAsia="Calibri"/>
          <w:sz w:val="22"/>
          <w:szCs w:val="22"/>
        </w:rPr>
      </w:pPr>
      <w:r>
        <w:rPr>
          <w:rFonts w:eastAsia="Calibri"/>
          <w:sz w:val="22"/>
          <w:szCs w:val="22"/>
        </w:rPr>
        <w:t xml:space="preserve">naročnik proda nepremičnino </w:t>
      </w:r>
      <w:r w:rsidR="00173091">
        <w:rPr>
          <w:rFonts w:eastAsia="Calibri"/>
          <w:sz w:val="22"/>
          <w:szCs w:val="22"/>
        </w:rPr>
        <w:t xml:space="preserve">kot celoto </w:t>
      </w:r>
      <w:r>
        <w:rPr>
          <w:rFonts w:eastAsia="Calibri"/>
          <w:sz w:val="22"/>
          <w:szCs w:val="22"/>
        </w:rPr>
        <w:t xml:space="preserve">brez posredovanja izvajalca ali </w:t>
      </w:r>
    </w:p>
    <w:p w14:paraId="2C53AF88" w14:textId="3A523F50" w:rsidR="00CD5550" w:rsidRPr="00D45D33" w:rsidRDefault="00CD5550" w:rsidP="004C28C1">
      <w:pPr>
        <w:numPr>
          <w:ilvl w:val="0"/>
          <w:numId w:val="25"/>
        </w:numPr>
        <w:spacing w:after="0"/>
        <w:contextualSpacing/>
        <w:rPr>
          <w:rFonts w:eastAsia="Calibri"/>
          <w:sz w:val="22"/>
          <w:szCs w:val="22"/>
        </w:rPr>
      </w:pPr>
      <w:r>
        <w:rPr>
          <w:rFonts w:eastAsia="Calibri"/>
          <w:sz w:val="22"/>
          <w:szCs w:val="22"/>
        </w:rPr>
        <w:t xml:space="preserve">naročnik preneha prodajati nepremičnino. </w:t>
      </w:r>
    </w:p>
    <w:p w14:paraId="2181B273" w14:textId="77777777" w:rsidR="00CD5550" w:rsidRDefault="00CD5550" w:rsidP="004C28C1">
      <w:pPr>
        <w:spacing w:after="0"/>
        <w:rPr>
          <w:rFonts w:eastAsia="Calibri"/>
          <w:sz w:val="22"/>
          <w:szCs w:val="22"/>
        </w:rPr>
      </w:pPr>
    </w:p>
    <w:p w14:paraId="10D3FE43" w14:textId="39B8AADD" w:rsidR="00972BCB" w:rsidRDefault="00972BCB" w:rsidP="00972BCB">
      <w:pPr>
        <w:widowControl/>
        <w:spacing w:after="0"/>
        <w:rPr>
          <w:sz w:val="22"/>
          <w:szCs w:val="22"/>
        </w:rPr>
      </w:pPr>
      <w:r w:rsidRPr="004B6608">
        <w:rPr>
          <w:sz w:val="22"/>
          <w:szCs w:val="22"/>
        </w:rPr>
        <w:t>Če bo naročnik nepremičnino</w:t>
      </w:r>
      <w:r>
        <w:rPr>
          <w:sz w:val="22"/>
          <w:szCs w:val="22"/>
        </w:rPr>
        <w:t xml:space="preserve"> kot celoto/kot paketno prodajo posameznih delov stavbe/kot posamezni del stavbe</w:t>
      </w:r>
      <w:r w:rsidRPr="004B6608">
        <w:rPr>
          <w:sz w:val="22"/>
          <w:szCs w:val="22"/>
        </w:rPr>
        <w:t>, prodal stranki</w:t>
      </w:r>
      <w:r w:rsidR="00687249">
        <w:rPr>
          <w:sz w:val="22"/>
          <w:szCs w:val="22"/>
        </w:rPr>
        <w:t>,</w:t>
      </w:r>
      <w:r w:rsidRPr="004B6608">
        <w:rPr>
          <w:sz w:val="22"/>
          <w:szCs w:val="22"/>
        </w:rPr>
        <w:t xml:space="preserve"> s katero je </w:t>
      </w:r>
      <w:r w:rsidR="007D4C54">
        <w:rPr>
          <w:sz w:val="22"/>
          <w:szCs w:val="22"/>
        </w:rPr>
        <w:t xml:space="preserve">naročnik </w:t>
      </w:r>
      <w:r w:rsidRPr="004B6608">
        <w:rPr>
          <w:sz w:val="22"/>
          <w:szCs w:val="22"/>
        </w:rPr>
        <w:t>sam vzpostavil stik, iz</w:t>
      </w:r>
      <w:r>
        <w:rPr>
          <w:sz w:val="22"/>
          <w:szCs w:val="22"/>
        </w:rPr>
        <w:t>vajalec</w:t>
      </w:r>
      <w:r w:rsidRPr="004B6608">
        <w:rPr>
          <w:sz w:val="22"/>
          <w:szCs w:val="22"/>
        </w:rPr>
        <w:t xml:space="preserve"> ni upravičen do nobenega plačila tj. provizije. </w:t>
      </w:r>
    </w:p>
    <w:p w14:paraId="51961DB0" w14:textId="77777777" w:rsidR="00E50734" w:rsidRDefault="00E50734" w:rsidP="004C28C1">
      <w:pPr>
        <w:spacing w:after="0"/>
        <w:rPr>
          <w:sz w:val="22"/>
          <w:szCs w:val="22"/>
        </w:rPr>
      </w:pPr>
    </w:p>
    <w:p w14:paraId="4D6C0E3A" w14:textId="3C5694CC" w:rsidR="00E1024C" w:rsidRPr="00E1024C" w:rsidRDefault="00E167FF" w:rsidP="004C28C1">
      <w:pPr>
        <w:spacing w:after="0"/>
        <w:rPr>
          <w:sz w:val="22"/>
          <w:szCs w:val="22"/>
        </w:rPr>
      </w:pPr>
      <w:r w:rsidRPr="00E1024C">
        <w:rPr>
          <w:sz w:val="22"/>
          <w:szCs w:val="22"/>
        </w:rPr>
        <w:t xml:space="preserve">V primeru, če naročnik sam najde tretjo osebo, s katero sklene prodajno pogodbo, mora naročnik o tem nemudoma obvestiti </w:t>
      </w:r>
      <w:r w:rsidR="0028622E">
        <w:rPr>
          <w:sz w:val="22"/>
          <w:szCs w:val="22"/>
        </w:rPr>
        <w:t>izvajalca</w:t>
      </w:r>
      <w:r w:rsidRPr="00E1024C">
        <w:rPr>
          <w:sz w:val="22"/>
          <w:szCs w:val="22"/>
        </w:rPr>
        <w:t>.</w:t>
      </w:r>
    </w:p>
    <w:p w14:paraId="62680A53" w14:textId="77777777" w:rsidR="00C2049C" w:rsidRDefault="00C2049C" w:rsidP="004C28C1">
      <w:pPr>
        <w:pStyle w:val="Bodytext22"/>
        <w:shd w:val="clear" w:color="auto" w:fill="auto"/>
        <w:tabs>
          <w:tab w:val="left" w:pos="351"/>
        </w:tabs>
        <w:spacing w:line="240" w:lineRule="auto"/>
        <w:ind w:firstLine="0"/>
      </w:pPr>
    </w:p>
    <w:p w14:paraId="587537A7" w14:textId="32FD7CE6" w:rsidR="00C60E2D" w:rsidRDefault="00CD5550" w:rsidP="004C28C1">
      <w:pPr>
        <w:pStyle w:val="Bodytext22"/>
        <w:shd w:val="clear" w:color="auto" w:fill="auto"/>
        <w:tabs>
          <w:tab w:val="left" w:pos="351"/>
        </w:tabs>
        <w:spacing w:line="240" w:lineRule="auto"/>
        <w:ind w:firstLine="0"/>
      </w:pPr>
      <w:r w:rsidRPr="00886DC3">
        <w:t xml:space="preserve">Izvajalec ima pravico do plačila za posredovanje tudi, če pogodbeni stranki pozneje odstopita od sklenjene </w:t>
      </w:r>
      <w:r w:rsidR="00756DB8">
        <w:t xml:space="preserve">prodajne </w:t>
      </w:r>
      <w:r w:rsidRPr="00886DC3">
        <w:t>pogodbe</w:t>
      </w:r>
      <w:r w:rsidR="00563CF5">
        <w:t xml:space="preserve">, </w:t>
      </w:r>
      <w:r w:rsidR="00D86FDF">
        <w:t xml:space="preserve">vendar </w:t>
      </w:r>
      <w:r w:rsidR="00563CF5">
        <w:t xml:space="preserve">le če je </w:t>
      </w:r>
      <w:r w:rsidR="00FA3775">
        <w:t xml:space="preserve">naročnik </w:t>
      </w:r>
      <w:r w:rsidR="00FA3775" w:rsidRPr="00644844">
        <w:t xml:space="preserve">prejel </w:t>
      </w:r>
      <w:r w:rsidR="00563CF5" w:rsidRPr="00644844">
        <w:t>vplačan</w:t>
      </w:r>
      <w:r w:rsidR="00FA3775" w:rsidRPr="00644844">
        <w:t>o</w:t>
      </w:r>
      <w:r w:rsidR="00563CF5" w:rsidRPr="00644844">
        <w:t xml:space="preserve"> ar</w:t>
      </w:r>
      <w:r w:rsidR="00FA3775" w:rsidRPr="00644844">
        <w:t>o</w:t>
      </w:r>
      <w:r w:rsidR="00487477" w:rsidRPr="00644844">
        <w:t xml:space="preserve"> </w:t>
      </w:r>
      <w:r w:rsidR="00644844" w:rsidRPr="00644844">
        <w:t xml:space="preserve">na transakcijski račun, </w:t>
      </w:r>
      <w:r w:rsidR="00487477" w:rsidRPr="00644844">
        <w:t xml:space="preserve">v skladu s sklenjeno </w:t>
      </w:r>
      <w:r w:rsidR="00756DB8" w:rsidRPr="00644844">
        <w:t xml:space="preserve">prodajno </w:t>
      </w:r>
      <w:r w:rsidR="00487477" w:rsidRPr="00644844">
        <w:t>pogodbo</w:t>
      </w:r>
      <w:r w:rsidRPr="00644844">
        <w:t>.</w:t>
      </w:r>
    </w:p>
    <w:p w14:paraId="1BAB3E3F" w14:textId="77777777" w:rsidR="004B1FF1" w:rsidRDefault="004B1FF1" w:rsidP="004C28C1">
      <w:pPr>
        <w:pStyle w:val="Bodytext22"/>
        <w:shd w:val="clear" w:color="auto" w:fill="auto"/>
        <w:tabs>
          <w:tab w:val="left" w:pos="351"/>
        </w:tabs>
        <w:spacing w:line="240" w:lineRule="auto"/>
        <w:ind w:firstLine="0"/>
      </w:pPr>
    </w:p>
    <w:p w14:paraId="7BD9DD01" w14:textId="77777777" w:rsidR="002A4D12" w:rsidRDefault="002A4D12" w:rsidP="004C28C1">
      <w:pPr>
        <w:pStyle w:val="Bodytext22"/>
        <w:shd w:val="clear" w:color="auto" w:fill="auto"/>
        <w:tabs>
          <w:tab w:val="left" w:pos="351"/>
        </w:tabs>
        <w:spacing w:line="240" w:lineRule="auto"/>
        <w:ind w:firstLine="0"/>
      </w:pPr>
    </w:p>
    <w:p w14:paraId="7DAA34E4" w14:textId="77777777" w:rsidR="002A4D12" w:rsidRDefault="002A4D12" w:rsidP="004C28C1">
      <w:pPr>
        <w:pStyle w:val="Bodytext22"/>
        <w:shd w:val="clear" w:color="auto" w:fill="auto"/>
        <w:tabs>
          <w:tab w:val="left" w:pos="351"/>
        </w:tabs>
        <w:spacing w:line="240" w:lineRule="auto"/>
        <w:ind w:firstLine="0"/>
      </w:pPr>
    </w:p>
    <w:p w14:paraId="05BBFE2D" w14:textId="77777777" w:rsidR="002A4D12" w:rsidRPr="00746FE5" w:rsidRDefault="002A4D12" w:rsidP="004C28C1">
      <w:pPr>
        <w:pStyle w:val="Bodytext22"/>
        <w:shd w:val="clear" w:color="auto" w:fill="auto"/>
        <w:tabs>
          <w:tab w:val="left" w:pos="351"/>
        </w:tabs>
        <w:spacing w:line="240" w:lineRule="auto"/>
        <w:ind w:firstLine="0"/>
      </w:pPr>
    </w:p>
    <w:p w14:paraId="112C3F9C" w14:textId="77777777"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lastRenderedPageBreak/>
        <w:t>OBVEZNOSTI IZVAJALCA</w:t>
      </w:r>
    </w:p>
    <w:p w14:paraId="6990EB3B"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779D3309" w14:textId="77777777" w:rsidR="00CD5550" w:rsidRDefault="00CD5550" w:rsidP="004C28C1">
      <w:pPr>
        <w:spacing w:after="0"/>
        <w:rPr>
          <w:sz w:val="22"/>
          <w:szCs w:val="22"/>
        </w:rPr>
      </w:pPr>
    </w:p>
    <w:p w14:paraId="64BBE318" w14:textId="7D25B921" w:rsidR="00CD5550" w:rsidRDefault="00CD5550" w:rsidP="004C28C1">
      <w:pPr>
        <w:spacing w:after="0"/>
        <w:rPr>
          <w:sz w:val="22"/>
          <w:szCs w:val="22"/>
        </w:rPr>
      </w:pPr>
      <w:r w:rsidRPr="00746FE5">
        <w:rPr>
          <w:sz w:val="22"/>
          <w:szCs w:val="22"/>
        </w:rPr>
        <w:t>Izvajalec se zavezuje</w:t>
      </w:r>
      <w:r w:rsidR="00861AE4">
        <w:rPr>
          <w:sz w:val="22"/>
          <w:szCs w:val="22"/>
        </w:rPr>
        <w:t>,</w:t>
      </w:r>
      <w:r w:rsidRPr="00746FE5">
        <w:rPr>
          <w:sz w:val="22"/>
          <w:szCs w:val="22"/>
        </w:rPr>
        <w:t xml:space="preserve"> da:</w:t>
      </w:r>
    </w:p>
    <w:p w14:paraId="1703EF41" w14:textId="77777777" w:rsidR="00CD5550" w:rsidRPr="00A34A18" w:rsidRDefault="00CD5550" w:rsidP="004C28C1">
      <w:pPr>
        <w:numPr>
          <w:ilvl w:val="0"/>
          <w:numId w:val="27"/>
        </w:numPr>
        <w:spacing w:after="0"/>
        <w:contextualSpacing/>
        <w:rPr>
          <w:rFonts w:eastAsia="Calibri"/>
          <w:sz w:val="22"/>
          <w:szCs w:val="22"/>
        </w:rPr>
      </w:pPr>
      <w:r>
        <w:rPr>
          <w:rFonts w:eastAsia="Calibri"/>
          <w:sz w:val="22"/>
          <w:szCs w:val="22"/>
        </w:rPr>
        <w:t xml:space="preserve">bo </w:t>
      </w:r>
      <w:r w:rsidRPr="00D45D33">
        <w:rPr>
          <w:rFonts w:eastAsia="Calibri"/>
          <w:sz w:val="22"/>
          <w:szCs w:val="22"/>
        </w:rPr>
        <w:t>vse prevzete obveznosti izvajal gospodarno in s standardom skrbnosti dobrega strokovnjaka;</w:t>
      </w:r>
    </w:p>
    <w:p w14:paraId="0CFE5ACC" w14:textId="7FA70163" w:rsidR="00CD5550" w:rsidRDefault="00CD5550" w:rsidP="004C28C1">
      <w:pPr>
        <w:numPr>
          <w:ilvl w:val="0"/>
          <w:numId w:val="27"/>
        </w:numPr>
        <w:spacing w:after="0"/>
        <w:contextualSpacing/>
        <w:rPr>
          <w:rFonts w:eastAsia="Calibri"/>
          <w:sz w:val="22"/>
          <w:szCs w:val="22"/>
        </w:rPr>
      </w:pPr>
      <w:r w:rsidRPr="00D45D33">
        <w:rPr>
          <w:rFonts w:eastAsia="Calibri"/>
          <w:sz w:val="22"/>
          <w:szCs w:val="22"/>
        </w:rPr>
        <w:t xml:space="preserve">se bo držal vseh smernic prodajnih postopkov, ki jih bo pripravil naročnik, predvsem glede transparentnosti postopka prodaje (dokumentirana prodaja, </w:t>
      </w:r>
      <w:r w:rsidRPr="00A34A18">
        <w:rPr>
          <w:rFonts w:eastAsia="Calibri"/>
          <w:sz w:val="22"/>
          <w:szCs w:val="22"/>
        </w:rPr>
        <w:t>zapisniki pogajanj, zapisniki o odpiranju ponudb itd.);</w:t>
      </w:r>
    </w:p>
    <w:p w14:paraId="5F55F441" w14:textId="44ED272E" w:rsidR="004F1737" w:rsidRPr="00A34A18" w:rsidRDefault="004F1737" w:rsidP="004C28C1">
      <w:pPr>
        <w:numPr>
          <w:ilvl w:val="0"/>
          <w:numId w:val="27"/>
        </w:numPr>
        <w:spacing w:after="0"/>
        <w:contextualSpacing/>
        <w:rPr>
          <w:rFonts w:eastAsia="Calibri"/>
          <w:sz w:val="22"/>
          <w:szCs w:val="22"/>
        </w:rPr>
      </w:pPr>
      <w:r>
        <w:rPr>
          <w:rFonts w:eastAsia="Calibri"/>
          <w:sz w:val="22"/>
          <w:szCs w:val="22"/>
        </w:rPr>
        <w:t>bo preverjal kupce v skladu z določbami Zakona o preprečevanju pranja denarja in financiranja terorizma ter drugimi ustreznimi določbami veljavne zakonodaje;</w:t>
      </w:r>
    </w:p>
    <w:p w14:paraId="14EDF0D8" w14:textId="77777777" w:rsidR="00CD5550" w:rsidRPr="00D45D33" w:rsidRDefault="00CD5550" w:rsidP="004C28C1">
      <w:pPr>
        <w:numPr>
          <w:ilvl w:val="0"/>
          <w:numId w:val="26"/>
        </w:numPr>
        <w:spacing w:after="0"/>
        <w:contextualSpacing/>
        <w:rPr>
          <w:rFonts w:eastAsia="Calibri"/>
          <w:sz w:val="22"/>
          <w:szCs w:val="22"/>
        </w:rPr>
      </w:pPr>
      <w:r>
        <w:rPr>
          <w:rFonts w:eastAsia="Calibri"/>
          <w:sz w:val="22"/>
          <w:szCs w:val="22"/>
        </w:rPr>
        <w:t xml:space="preserve">bo </w:t>
      </w:r>
      <w:r w:rsidRPr="00D45D33">
        <w:rPr>
          <w:rFonts w:eastAsia="Calibri"/>
          <w:sz w:val="22"/>
          <w:szCs w:val="22"/>
        </w:rPr>
        <w:t>vse prevzete obveznosti izvrševal v korist naročnika;</w:t>
      </w:r>
    </w:p>
    <w:p w14:paraId="073D52CF" w14:textId="23E4E7CC" w:rsidR="00CD5550" w:rsidRPr="00D45D33" w:rsidRDefault="00C60E2D" w:rsidP="004C28C1">
      <w:pPr>
        <w:numPr>
          <w:ilvl w:val="0"/>
          <w:numId w:val="26"/>
        </w:numPr>
        <w:spacing w:after="0"/>
        <w:contextualSpacing/>
        <w:rPr>
          <w:rFonts w:eastAsia="Calibri"/>
          <w:sz w:val="22"/>
          <w:szCs w:val="22"/>
        </w:rPr>
      </w:pPr>
      <w:r>
        <w:rPr>
          <w:rFonts w:eastAsia="Calibri"/>
          <w:sz w:val="22"/>
          <w:szCs w:val="22"/>
        </w:rPr>
        <w:t xml:space="preserve">bo </w:t>
      </w:r>
      <w:r w:rsidR="00CD5550" w:rsidRPr="00D45D33">
        <w:rPr>
          <w:rFonts w:eastAsia="Calibri"/>
          <w:sz w:val="22"/>
          <w:szCs w:val="22"/>
        </w:rPr>
        <w:t>sproti pisno obveščal naročnika o novih situacijah, ki bi lahko kakorkoli vplivale na izvajanje obveznosti po tej pogodbi;</w:t>
      </w:r>
    </w:p>
    <w:p w14:paraId="569E757D" w14:textId="77777777" w:rsidR="00CD5550" w:rsidRPr="00D45D33" w:rsidRDefault="00CD5550" w:rsidP="004C28C1">
      <w:pPr>
        <w:numPr>
          <w:ilvl w:val="0"/>
          <w:numId w:val="26"/>
        </w:numPr>
        <w:spacing w:after="0"/>
        <w:contextualSpacing/>
        <w:rPr>
          <w:rFonts w:eastAsia="Calibri"/>
          <w:sz w:val="22"/>
          <w:szCs w:val="22"/>
        </w:rPr>
      </w:pPr>
      <w:r>
        <w:rPr>
          <w:rFonts w:eastAsia="Calibri"/>
          <w:sz w:val="22"/>
          <w:szCs w:val="22"/>
        </w:rPr>
        <w:t xml:space="preserve">bo </w:t>
      </w:r>
      <w:r w:rsidRPr="00D45D33">
        <w:rPr>
          <w:rFonts w:eastAsia="Calibri"/>
          <w:sz w:val="22"/>
          <w:szCs w:val="22"/>
        </w:rPr>
        <w:t>ukrenil vse potrebno, da se obveznosti po tej pogodbi izvršijo v dogovorjenih rokih;</w:t>
      </w:r>
    </w:p>
    <w:p w14:paraId="180E0F49" w14:textId="77777777" w:rsidR="00CD5550" w:rsidRPr="00D45D33" w:rsidRDefault="00CD5550" w:rsidP="004C28C1">
      <w:pPr>
        <w:numPr>
          <w:ilvl w:val="0"/>
          <w:numId w:val="26"/>
        </w:numPr>
        <w:spacing w:after="0"/>
        <w:contextualSpacing/>
        <w:rPr>
          <w:rFonts w:eastAsia="Calibri"/>
          <w:sz w:val="22"/>
          <w:szCs w:val="22"/>
        </w:rPr>
      </w:pPr>
      <w:r>
        <w:rPr>
          <w:rFonts w:eastAsia="Calibri"/>
          <w:sz w:val="22"/>
          <w:szCs w:val="22"/>
        </w:rPr>
        <w:t xml:space="preserve">bo </w:t>
      </w:r>
      <w:r w:rsidRPr="00D45D33">
        <w:rPr>
          <w:rFonts w:eastAsia="Calibri"/>
          <w:sz w:val="22"/>
          <w:szCs w:val="22"/>
        </w:rPr>
        <w:t>naročniku omogočil ustrezen nadzor nad izvrševanjem prevzetih obveznosti;</w:t>
      </w:r>
    </w:p>
    <w:p w14:paraId="6E6D12F2" w14:textId="77777777" w:rsidR="00CD5550" w:rsidRDefault="00CD5550" w:rsidP="004C28C1">
      <w:pPr>
        <w:numPr>
          <w:ilvl w:val="0"/>
          <w:numId w:val="26"/>
        </w:numPr>
        <w:spacing w:after="0"/>
        <w:contextualSpacing/>
        <w:rPr>
          <w:rFonts w:eastAsia="Calibri"/>
          <w:sz w:val="22"/>
          <w:szCs w:val="22"/>
        </w:rPr>
      </w:pPr>
      <w:r>
        <w:rPr>
          <w:rFonts w:eastAsia="Calibri"/>
          <w:sz w:val="22"/>
          <w:szCs w:val="22"/>
        </w:rPr>
        <w:t xml:space="preserve">bo </w:t>
      </w:r>
      <w:r w:rsidRPr="00FC182C">
        <w:rPr>
          <w:rFonts w:eastAsia="Calibri"/>
          <w:sz w:val="22"/>
          <w:szCs w:val="22"/>
        </w:rPr>
        <w:t xml:space="preserve">naročniku na njegovo zahtevo posredoval pisna pojasnila in vso vsebinsko, </w:t>
      </w:r>
      <w:r w:rsidRPr="00A34A18">
        <w:rPr>
          <w:rFonts w:eastAsia="Calibri"/>
          <w:sz w:val="22"/>
          <w:szCs w:val="22"/>
        </w:rPr>
        <w:t>finančno in pravno dokumentacijo v zvezi z izvrševanjem o</w:t>
      </w:r>
      <w:r>
        <w:rPr>
          <w:rFonts w:eastAsia="Calibri"/>
          <w:sz w:val="22"/>
          <w:szCs w:val="22"/>
        </w:rPr>
        <w:t>bveznosti po tej pogodbi;</w:t>
      </w:r>
    </w:p>
    <w:p w14:paraId="697CCD4A" w14:textId="373716F8" w:rsidR="00CD5550" w:rsidRPr="00262010"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 xml:space="preserve">deloval v interesu naročnika, s ciljem doseganja najvišje </w:t>
      </w:r>
      <w:r>
        <w:rPr>
          <w:sz w:val="22"/>
          <w:szCs w:val="22"/>
        </w:rPr>
        <w:t>prodajne cene</w:t>
      </w:r>
      <w:r w:rsidRPr="00A34A18">
        <w:rPr>
          <w:sz w:val="22"/>
          <w:szCs w:val="22"/>
        </w:rPr>
        <w:t>;</w:t>
      </w:r>
    </w:p>
    <w:p w14:paraId="73DC87FD" w14:textId="1DDBEB2E" w:rsidR="00CD5550" w:rsidRPr="009A39BC" w:rsidRDefault="00861AE4" w:rsidP="004C28C1">
      <w:pPr>
        <w:pStyle w:val="ListParagraph"/>
        <w:widowControl/>
        <w:numPr>
          <w:ilvl w:val="0"/>
          <w:numId w:val="26"/>
        </w:numPr>
        <w:spacing w:after="0"/>
        <w:rPr>
          <w:sz w:val="22"/>
          <w:szCs w:val="22"/>
        </w:rPr>
      </w:pPr>
      <w:r>
        <w:rPr>
          <w:sz w:val="22"/>
          <w:szCs w:val="22"/>
        </w:rPr>
        <w:t xml:space="preserve">bo </w:t>
      </w:r>
      <w:r w:rsidR="00C97F98">
        <w:rPr>
          <w:sz w:val="22"/>
          <w:szCs w:val="22"/>
        </w:rPr>
        <w:t xml:space="preserve">nepremičnine </w:t>
      </w:r>
      <w:r w:rsidR="00C97F98" w:rsidRPr="00C97F98">
        <w:rPr>
          <w:sz w:val="22"/>
          <w:szCs w:val="22"/>
        </w:rPr>
        <w:t>oglaševa</w:t>
      </w:r>
      <w:r>
        <w:rPr>
          <w:sz w:val="22"/>
          <w:szCs w:val="22"/>
        </w:rPr>
        <w:t>l</w:t>
      </w:r>
      <w:r w:rsidR="00C97F98" w:rsidRPr="00C97F98">
        <w:rPr>
          <w:sz w:val="22"/>
          <w:szCs w:val="22"/>
        </w:rPr>
        <w:t xml:space="preserve"> najmanj na svojem spletnem portalu</w:t>
      </w:r>
      <w:r w:rsidR="00C97F98">
        <w:rPr>
          <w:sz w:val="22"/>
          <w:szCs w:val="22"/>
        </w:rPr>
        <w:t xml:space="preserve">. </w:t>
      </w:r>
      <w:r w:rsidR="00C97F98" w:rsidRPr="00C97F98">
        <w:rPr>
          <w:sz w:val="22"/>
          <w:szCs w:val="22"/>
        </w:rPr>
        <w:t>Vsi oglasi za prodajo nepremičnin morajo biti predhodno pred objavo usklajeni z naročnikom.</w:t>
      </w:r>
      <w:r w:rsidR="00C97F98">
        <w:rPr>
          <w:sz w:val="22"/>
          <w:szCs w:val="22"/>
        </w:rPr>
        <w:t xml:space="preserve"> </w:t>
      </w:r>
      <w:r w:rsidR="00CD5550" w:rsidRPr="009A39BC">
        <w:rPr>
          <w:sz w:val="22"/>
          <w:szCs w:val="22"/>
        </w:rPr>
        <w:t>Ta strošek oglaševanja je vključen v posredniški proviziji in naročnik ne bo priznal nobenih dodatnih stroškov;</w:t>
      </w:r>
    </w:p>
    <w:p w14:paraId="6E59FBA1" w14:textId="3A41FB51" w:rsidR="00CD5550" w:rsidRPr="000D397F" w:rsidRDefault="00C60E2D" w:rsidP="004C28C1">
      <w:pPr>
        <w:numPr>
          <w:ilvl w:val="0"/>
          <w:numId w:val="26"/>
        </w:numPr>
        <w:spacing w:after="0"/>
        <w:contextualSpacing/>
        <w:rPr>
          <w:rFonts w:eastAsia="Calibri"/>
          <w:sz w:val="22"/>
          <w:szCs w:val="22"/>
        </w:rPr>
      </w:pPr>
      <w:r>
        <w:rPr>
          <w:sz w:val="22"/>
          <w:szCs w:val="22"/>
        </w:rPr>
        <w:t xml:space="preserve">bo </w:t>
      </w:r>
      <w:r w:rsidR="00CD5550" w:rsidRPr="000D397F">
        <w:rPr>
          <w:sz w:val="22"/>
          <w:szCs w:val="22"/>
        </w:rPr>
        <w:t>izvajal druge potrebne aktivnosti potrebne za pridobitev interesentov za nakup nepremičnin;</w:t>
      </w:r>
    </w:p>
    <w:p w14:paraId="0D17401C" w14:textId="45DB1BD5" w:rsidR="00CD5550" w:rsidRPr="00A34A18"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omogočal oglede nepremičnin potencialnim kupcem;</w:t>
      </w:r>
    </w:p>
    <w:p w14:paraId="500325F2" w14:textId="01C793B3" w:rsidR="00CD5550" w:rsidRPr="00A34A18"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telefonsko komuniciral s potencialnimi kupci in jih seznanjal s stanjem nepremičnin;</w:t>
      </w:r>
    </w:p>
    <w:p w14:paraId="23D3A276" w14:textId="77777777" w:rsidR="00CD5550" w:rsidRPr="00A34A18"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sodeloval pri pogajanjih za sklenitev posla;</w:t>
      </w:r>
    </w:p>
    <w:p w14:paraId="090C51C7" w14:textId="77777777" w:rsidR="00CD5550" w:rsidRPr="00A34A18"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 xml:space="preserve">v primeru nasprotij med interesi naročnika in interesi izvajalca oziroma drugih naročnikov, za katere </w:t>
      </w:r>
      <w:r>
        <w:rPr>
          <w:sz w:val="22"/>
          <w:szCs w:val="22"/>
        </w:rPr>
        <w:t>izvajalec</w:t>
      </w:r>
      <w:r w:rsidRPr="00A34A18">
        <w:rPr>
          <w:sz w:val="22"/>
          <w:szCs w:val="22"/>
        </w:rPr>
        <w:t xml:space="preserve"> opravlja storitve posredovanja v prometu z nepremičninami ali suma, da bi do takšnih nasprotij interesov lahko prišlo, o tem nemudoma pisno obvesti</w:t>
      </w:r>
      <w:r>
        <w:rPr>
          <w:sz w:val="22"/>
          <w:szCs w:val="22"/>
        </w:rPr>
        <w:t>l</w:t>
      </w:r>
      <w:r w:rsidRPr="00A34A18">
        <w:rPr>
          <w:sz w:val="22"/>
          <w:szCs w:val="22"/>
        </w:rPr>
        <w:t xml:space="preserve"> naročnika;</w:t>
      </w:r>
    </w:p>
    <w:p w14:paraId="38A9E8A7" w14:textId="77777777" w:rsidR="00CD5550" w:rsidRPr="00480E2A" w:rsidRDefault="00CD5550" w:rsidP="004C28C1">
      <w:pPr>
        <w:numPr>
          <w:ilvl w:val="0"/>
          <w:numId w:val="26"/>
        </w:numPr>
        <w:spacing w:after="0"/>
        <w:contextualSpacing/>
        <w:rPr>
          <w:rFonts w:eastAsia="Calibri"/>
          <w:sz w:val="22"/>
          <w:szCs w:val="22"/>
        </w:rPr>
      </w:pPr>
      <w:r>
        <w:rPr>
          <w:sz w:val="22"/>
          <w:szCs w:val="22"/>
        </w:rPr>
        <w:t>bo preveril</w:t>
      </w:r>
      <w:r w:rsidRPr="00A34A18">
        <w:rPr>
          <w:sz w:val="22"/>
          <w:szCs w:val="22"/>
        </w:rPr>
        <w:t xml:space="preserve"> pravn</w:t>
      </w:r>
      <w:r>
        <w:rPr>
          <w:sz w:val="22"/>
          <w:szCs w:val="22"/>
        </w:rPr>
        <w:t>o</w:t>
      </w:r>
      <w:r w:rsidRPr="00A34A18">
        <w:rPr>
          <w:sz w:val="22"/>
          <w:szCs w:val="22"/>
        </w:rPr>
        <w:t xml:space="preserve"> in dejansk</w:t>
      </w:r>
      <w:r>
        <w:rPr>
          <w:sz w:val="22"/>
          <w:szCs w:val="22"/>
        </w:rPr>
        <w:t>o</w:t>
      </w:r>
      <w:r w:rsidRPr="00A34A18">
        <w:rPr>
          <w:sz w:val="22"/>
          <w:szCs w:val="22"/>
        </w:rPr>
        <w:t xml:space="preserve"> stanje nepremičnine, ki je predmet posredovanja;</w:t>
      </w:r>
    </w:p>
    <w:p w14:paraId="33BA163F" w14:textId="2A97BDD9" w:rsidR="00480E2A" w:rsidRPr="00480E2A" w:rsidRDefault="00480E2A" w:rsidP="004C28C1">
      <w:pPr>
        <w:pStyle w:val="Bodytext22"/>
        <w:numPr>
          <w:ilvl w:val="0"/>
          <w:numId w:val="26"/>
        </w:numPr>
        <w:shd w:val="clear" w:color="auto" w:fill="auto"/>
        <w:tabs>
          <w:tab w:val="left" w:pos="1314"/>
        </w:tabs>
        <w:spacing w:line="240" w:lineRule="auto"/>
      </w:pPr>
      <w:r>
        <w:t>bo zagotovil izvedbo vseh primopredaj nepremičnin kupcu z usposobljenim strokovnjakom</w:t>
      </w:r>
      <w:r w:rsidRPr="00184497">
        <w:t xml:space="preserve"> </w:t>
      </w:r>
      <w:r>
        <w:t>tehnične izobrazbe</w:t>
      </w:r>
      <w:r w:rsidRPr="00184497">
        <w:t xml:space="preserve"> gradbene ali strojne stroke</w:t>
      </w:r>
      <w:r>
        <w:t xml:space="preserve"> in se zavzemal za čim boljše izhodišče za naročnika</w:t>
      </w:r>
      <w:r w:rsidR="008F32EB">
        <w:t>;</w:t>
      </w:r>
    </w:p>
    <w:p w14:paraId="694F32B2" w14:textId="77777777" w:rsidR="00CD5550" w:rsidRPr="00A34A18" w:rsidRDefault="00CD5550" w:rsidP="004C28C1">
      <w:pPr>
        <w:numPr>
          <w:ilvl w:val="0"/>
          <w:numId w:val="26"/>
        </w:numPr>
        <w:spacing w:after="0"/>
        <w:contextualSpacing/>
        <w:rPr>
          <w:rFonts w:eastAsia="Calibri"/>
          <w:sz w:val="22"/>
          <w:szCs w:val="22"/>
        </w:rPr>
      </w:pPr>
      <w:r>
        <w:rPr>
          <w:sz w:val="22"/>
          <w:szCs w:val="22"/>
        </w:rPr>
        <w:t xml:space="preserve">bo </w:t>
      </w:r>
      <w:r w:rsidRPr="00A34A18">
        <w:rPr>
          <w:sz w:val="22"/>
          <w:szCs w:val="22"/>
        </w:rPr>
        <w:t>zagotovil anonimnost naročnika  v kolikor bo ta to zahteval.</w:t>
      </w:r>
    </w:p>
    <w:p w14:paraId="1E58C350" w14:textId="77777777" w:rsidR="00CD5550" w:rsidRDefault="00CD5550" w:rsidP="004C28C1">
      <w:pPr>
        <w:spacing w:after="0"/>
        <w:rPr>
          <w:sz w:val="22"/>
          <w:szCs w:val="22"/>
        </w:rPr>
      </w:pPr>
    </w:p>
    <w:p w14:paraId="4E499613" w14:textId="5EC162D1" w:rsidR="00CD5550" w:rsidRDefault="00CD5550" w:rsidP="004C28C1">
      <w:pPr>
        <w:spacing w:after="0"/>
        <w:rPr>
          <w:rFonts w:eastAsia="Calibri"/>
          <w:sz w:val="22"/>
          <w:szCs w:val="22"/>
        </w:rPr>
      </w:pPr>
      <w:r>
        <w:rPr>
          <w:rFonts w:eastAsia="Calibri"/>
          <w:sz w:val="22"/>
          <w:szCs w:val="22"/>
        </w:rPr>
        <w:t>Izvajalec</w:t>
      </w:r>
      <w:r w:rsidRPr="00D45D33">
        <w:rPr>
          <w:rFonts w:eastAsia="Calibri"/>
          <w:sz w:val="22"/>
          <w:szCs w:val="22"/>
        </w:rPr>
        <w:t xml:space="preserve"> ne sme posredovati za </w:t>
      </w:r>
      <w:r w:rsidRPr="002657B3">
        <w:rPr>
          <w:rFonts w:eastAsia="Calibri"/>
          <w:sz w:val="22"/>
          <w:szCs w:val="22"/>
        </w:rPr>
        <w:t>tretje osebe</w:t>
      </w:r>
      <w:r w:rsidR="002657B3">
        <w:rPr>
          <w:rFonts w:eastAsia="Calibri"/>
          <w:sz w:val="22"/>
          <w:szCs w:val="22"/>
        </w:rPr>
        <w:t xml:space="preserve"> </w:t>
      </w:r>
      <w:r w:rsidR="002657B3" w:rsidRPr="00644844">
        <w:rPr>
          <w:rFonts w:eastAsia="Calibri"/>
          <w:sz w:val="22"/>
          <w:szCs w:val="22"/>
        </w:rPr>
        <w:t>in jim</w:t>
      </w:r>
      <w:r w:rsidR="006D0B71" w:rsidRPr="00644844">
        <w:rPr>
          <w:rFonts w:eastAsia="Calibri"/>
          <w:sz w:val="22"/>
          <w:szCs w:val="22"/>
        </w:rPr>
        <w:t xml:space="preserve"> za opravljeno storitev </w:t>
      </w:r>
      <w:r w:rsidR="002657B3" w:rsidRPr="00644844">
        <w:rPr>
          <w:rFonts w:eastAsia="Calibri"/>
          <w:sz w:val="22"/>
          <w:szCs w:val="22"/>
        </w:rPr>
        <w:t xml:space="preserve">posredovanja </w:t>
      </w:r>
      <w:r w:rsidR="006D0B71" w:rsidRPr="00644844">
        <w:rPr>
          <w:rFonts w:eastAsia="Calibri"/>
          <w:sz w:val="22"/>
          <w:szCs w:val="22"/>
        </w:rPr>
        <w:t>zaračunati provizijo</w:t>
      </w:r>
      <w:r w:rsidRPr="00644844">
        <w:rPr>
          <w:rFonts w:eastAsia="Calibri"/>
          <w:sz w:val="22"/>
          <w:szCs w:val="22"/>
        </w:rPr>
        <w:t>.</w:t>
      </w:r>
    </w:p>
    <w:p w14:paraId="22C6CA59" w14:textId="77777777" w:rsidR="00C60E2D" w:rsidRDefault="00C60E2D" w:rsidP="004C28C1">
      <w:pPr>
        <w:spacing w:after="0"/>
        <w:rPr>
          <w:rFonts w:eastAsia="Calibri"/>
          <w:sz w:val="22"/>
          <w:szCs w:val="22"/>
        </w:rPr>
      </w:pPr>
    </w:p>
    <w:p w14:paraId="3F4D8116" w14:textId="5CDEA6B2" w:rsidR="00C60E2D" w:rsidRDefault="00CD5550" w:rsidP="004C28C1">
      <w:pPr>
        <w:spacing w:after="0"/>
        <w:rPr>
          <w:rFonts w:eastAsia="Calibri"/>
          <w:sz w:val="22"/>
          <w:szCs w:val="22"/>
        </w:rPr>
      </w:pPr>
      <w:r>
        <w:rPr>
          <w:rFonts w:eastAsia="Calibri"/>
          <w:sz w:val="22"/>
          <w:szCs w:val="22"/>
        </w:rPr>
        <w:t>Izvajalec</w:t>
      </w:r>
      <w:r w:rsidRPr="00D45D33">
        <w:rPr>
          <w:rFonts w:eastAsia="Calibri"/>
          <w:sz w:val="22"/>
          <w:szCs w:val="22"/>
        </w:rPr>
        <w:t xml:space="preserve"> mora posredovati pri pogajanjih s tretjimi osebami in si prizadevati, da pride do sklenitve </w:t>
      </w:r>
      <w:r w:rsidR="00D863DD">
        <w:rPr>
          <w:rFonts w:eastAsia="Calibri"/>
          <w:sz w:val="22"/>
          <w:szCs w:val="22"/>
        </w:rPr>
        <w:t xml:space="preserve">prodajne </w:t>
      </w:r>
      <w:r w:rsidRPr="00D45D33">
        <w:rPr>
          <w:rFonts w:eastAsia="Calibri"/>
          <w:sz w:val="22"/>
          <w:szCs w:val="22"/>
        </w:rPr>
        <w:t xml:space="preserve">pogodbe, vendar ni odgovoren, če se njegova prizadevanja kljub dogovorjeni skrbnosti izjalovijo. </w:t>
      </w:r>
    </w:p>
    <w:p w14:paraId="02C47E5B" w14:textId="77777777" w:rsidR="00C60E2D" w:rsidRDefault="00C60E2D" w:rsidP="004C28C1">
      <w:pPr>
        <w:spacing w:after="0"/>
        <w:rPr>
          <w:rFonts w:eastAsia="Calibri"/>
          <w:sz w:val="22"/>
          <w:szCs w:val="22"/>
        </w:rPr>
      </w:pPr>
    </w:p>
    <w:p w14:paraId="780F31B6" w14:textId="18DA038D" w:rsidR="00CD5550" w:rsidRDefault="00CD5550" w:rsidP="004C28C1">
      <w:pPr>
        <w:spacing w:after="0"/>
        <w:rPr>
          <w:rFonts w:eastAsia="Calibri"/>
          <w:sz w:val="22"/>
          <w:szCs w:val="22"/>
        </w:rPr>
      </w:pPr>
      <w:r w:rsidRPr="00D45D33">
        <w:rPr>
          <w:rFonts w:eastAsia="Calibri"/>
          <w:sz w:val="22"/>
          <w:szCs w:val="22"/>
        </w:rPr>
        <w:t xml:space="preserve">Če do sklenitve </w:t>
      </w:r>
      <w:r w:rsidR="00D863DD">
        <w:rPr>
          <w:rFonts w:eastAsia="Calibri"/>
          <w:sz w:val="22"/>
          <w:szCs w:val="22"/>
        </w:rPr>
        <w:t xml:space="preserve">prodajne </w:t>
      </w:r>
      <w:r w:rsidRPr="00D45D33">
        <w:rPr>
          <w:rFonts w:eastAsia="Calibri"/>
          <w:sz w:val="22"/>
          <w:szCs w:val="22"/>
        </w:rPr>
        <w:t xml:space="preserve">pogodbe </w:t>
      </w:r>
      <w:r w:rsidR="005A30A2">
        <w:rPr>
          <w:rFonts w:eastAsia="Calibri"/>
          <w:sz w:val="22"/>
          <w:szCs w:val="22"/>
        </w:rPr>
        <w:t xml:space="preserve">in </w:t>
      </w:r>
      <w:r w:rsidR="002657B3">
        <w:rPr>
          <w:rFonts w:eastAsia="Calibri"/>
          <w:sz w:val="22"/>
          <w:szCs w:val="22"/>
        </w:rPr>
        <w:t xml:space="preserve">prejema </w:t>
      </w:r>
      <w:r w:rsidR="005A30A2">
        <w:rPr>
          <w:rFonts w:eastAsia="Calibri"/>
          <w:sz w:val="22"/>
          <w:szCs w:val="22"/>
        </w:rPr>
        <w:t>vplač</w:t>
      </w:r>
      <w:r w:rsidR="002657B3">
        <w:rPr>
          <w:rFonts w:eastAsia="Calibri"/>
          <w:sz w:val="22"/>
          <w:szCs w:val="22"/>
        </w:rPr>
        <w:t>ane</w:t>
      </w:r>
      <w:r w:rsidR="005A30A2">
        <w:rPr>
          <w:rFonts w:eastAsia="Calibri"/>
          <w:sz w:val="22"/>
          <w:szCs w:val="22"/>
        </w:rPr>
        <w:t xml:space="preserve"> are </w:t>
      </w:r>
      <w:r w:rsidRPr="00D45D33">
        <w:rPr>
          <w:rFonts w:eastAsia="Calibri"/>
          <w:sz w:val="22"/>
          <w:szCs w:val="22"/>
        </w:rPr>
        <w:t xml:space="preserve">ne pride, </w:t>
      </w:r>
      <w:r>
        <w:rPr>
          <w:rFonts w:eastAsia="Calibri"/>
          <w:sz w:val="22"/>
          <w:szCs w:val="22"/>
        </w:rPr>
        <w:t>izvajalec</w:t>
      </w:r>
      <w:r w:rsidRPr="00D45D33">
        <w:rPr>
          <w:rFonts w:eastAsia="Calibri"/>
          <w:sz w:val="22"/>
          <w:szCs w:val="22"/>
        </w:rPr>
        <w:t xml:space="preserve"> nima pravice do plačila.</w:t>
      </w:r>
      <w:r w:rsidR="00D863DD">
        <w:rPr>
          <w:rFonts w:eastAsia="Calibri"/>
          <w:sz w:val="22"/>
          <w:szCs w:val="22"/>
        </w:rPr>
        <w:t xml:space="preserve"> </w:t>
      </w:r>
      <w:r w:rsidR="00D863DD" w:rsidRPr="00D863DD">
        <w:rPr>
          <w:rFonts w:eastAsia="Calibri"/>
          <w:sz w:val="22"/>
          <w:szCs w:val="22"/>
        </w:rPr>
        <w:t xml:space="preserve">Če je </w:t>
      </w:r>
      <w:r w:rsidR="00D863DD">
        <w:rPr>
          <w:rFonts w:eastAsia="Calibri"/>
          <w:sz w:val="22"/>
          <w:szCs w:val="22"/>
        </w:rPr>
        <w:t xml:space="preserve">prodajna </w:t>
      </w:r>
      <w:r w:rsidR="00D863DD" w:rsidRPr="00D863DD">
        <w:rPr>
          <w:rFonts w:eastAsia="Calibri"/>
          <w:sz w:val="22"/>
          <w:szCs w:val="22"/>
        </w:rPr>
        <w:t xml:space="preserve">pogodba sklenjena pod katerimkoli </w:t>
      </w:r>
      <w:proofErr w:type="spellStart"/>
      <w:r w:rsidR="00D863DD" w:rsidRPr="00D863DD">
        <w:rPr>
          <w:rFonts w:eastAsia="Calibri"/>
          <w:sz w:val="22"/>
          <w:szCs w:val="22"/>
        </w:rPr>
        <w:t>odložnim</w:t>
      </w:r>
      <w:proofErr w:type="spellEnd"/>
      <w:r w:rsidR="00D863DD" w:rsidRPr="00D863DD">
        <w:rPr>
          <w:rFonts w:eastAsia="Calibri"/>
          <w:sz w:val="22"/>
          <w:szCs w:val="22"/>
        </w:rPr>
        <w:t xml:space="preserve"> pogojem, pridobi izvajalec pravico do plačila šele, ko se </w:t>
      </w:r>
      <w:proofErr w:type="spellStart"/>
      <w:r w:rsidR="00D863DD" w:rsidRPr="00D863DD">
        <w:rPr>
          <w:rFonts w:eastAsia="Calibri"/>
          <w:sz w:val="22"/>
          <w:szCs w:val="22"/>
        </w:rPr>
        <w:t>odložni</w:t>
      </w:r>
      <w:proofErr w:type="spellEnd"/>
      <w:r w:rsidR="00D863DD" w:rsidRPr="00D863DD">
        <w:rPr>
          <w:rFonts w:eastAsia="Calibri"/>
          <w:sz w:val="22"/>
          <w:szCs w:val="22"/>
        </w:rPr>
        <w:t xml:space="preserve"> pogoj uresniči.</w:t>
      </w:r>
    </w:p>
    <w:p w14:paraId="4730083B" w14:textId="77777777" w:rsidR="00C60E2D" w:rsidRDefault="00C60E2D" w:rsidP="004C28C1">
      <w:pPr>
        <w:spacing w:after="0"/>
        <w:rPr>
          <w:rFonts w:eastAsia="Calibri"/>
          <w:sz w:val="22"/>
          <w:szCs w:val="22"/>
        </w:rPr>
      </w:pPr>
    </w:p>
    <w:p w14:paraId="79F31903" w14:textId="34A85186" w:rsidR="00CD5550" w:rsidRDefault="00CD5550" w:rsidP="004C28C1">
      <w:pPr>
        <w:spacing w:after="0"/>
        <w:rPr>
          <w:rFonts w:eastAsia="Calibri"/>
          <w:sz w:val="22"/>
          <w:szCs w:val="22"/>
        </w:rPr>
      </w:pPr>
      <w:r w:rsidRPr="007F17AA">
        <w:rPr>
          <w:rFonts w:eastAsia="Calibri"/>
          <w:sz w:val="22"/>
          <w:szCs w:val="22"/>
        </w:rPr>
        <w:t>V skladu z drugim odstavkom 20. člena ZNPosr mora izvajalec tretjo osebo</w:t>
      </w:r>
      <w:r w:rsidR="007F17AA">
        <w:rPr>
          <w:rFonts w:eastAsia="Calibri"/>
          <w:sz w:val="22"/>
          <w:szCs w:val="22"/>
        </w:rPr>
        <w:t xml:space="preserve"> </w:t>
      </w:r>
      <w:r w:rsidRPr="007F17AA">
        <w:rPr>
          <w:rFonts w:eastAsia="Calibri"/>
          <w:sz w:val="22"/>
          <w:szCs w:val="22"/>
        </w:rPr>
        <w:t>pisno obvestiti, da na podlagi izrecnega dogovora z naročnikom zastopa naročnikove interese</w:t>
      </w:r>
      <w:r w:rsidR="007F17AA">
        <w:rPr>
          <w:rFonts w:eastAsia="Calibri"/>
          <w:sz w:val="22"/>
          <w:szCs w:val="22"/>
        </w:rPr>
        <w:t xml:space="preserve"> </w:t>
      </w:r>
      <w:r w:rsidRPr="007F17AA">
        <w:rPr>
          <w:rFonts w:eastAsia="Calibri"/>
          <w:sz w:val="22"/>
          <w:szCs w:val="22"/>
        </w:rPr>
        <w:t>v skladu z njegovimi navodili in po njegovem predhodnem soglasju, zato nasproti tretji osebi nastopa v vlogi zastopnika, ne posrednika.</w:t>
      </w:r>
    </w:p>
    <w:p w14:paraId="501D9789" w14:textId="77777777" w:rsidR="00AD290F" w:rsidRDefault="00AD290F" w:rsidP="004C28C1">
      <w:pPr>
        <w:spacing w:after="0"/>
        <w:rPr>
          <w:rFonts w:eastAsia="Calibri"/>
          <w:sz w:val="22"/>
          <w:szCs w:val="22"/>
        </w:rPr>
      </w:pPr>
    </w:p>
    <w:p w14:paraId="7E1378B4" w14:textId="606BFC82" w:rsidR="00CD5550" w:rsidRDefault="00CD5550" w:rsidP="004C28C1">
      <w:pPr>
        <w:spacing w:after="0"/>
        <w:rPr>
          <w:rFonts w:eastAsia="Calibri"/>
          <w:sz w:val="22"/>
          <w:szCs w:val="22"/>
        </w:rPr>
      </w:pPr>
      <w:r w:rsidRPr="003635AA">
        <w:rPr>
          <w:rFonts w:eastAsia="Calibri"/>
          <w:sz w:val="22"/>
          <w:szCs w:val="22"/>
        </w:rPr>
        <w:t xml:space="preserve">Ne glede na določbe tega člena izvajalec nima pooblastila, da bi za naročnika sklenil </w:t>
      </w:r>
      <w:r w:rsidR="00D863DD">
        <w:rPr>
          <w:rFonts w:eastAsia="Calibri"/>
          <w:sz w:val="22"/>
          <w:szCs w:val="22"/>
        </w:rPr>
        <w:t xml:space="preserve">prodajno </w:t>
      </w:r>
      <w:r w:rsidRPr="003635AA">
        <w:rPr>
          <w:rFonts w:eastAsia="Calibri"/>
          <w:sz w:val="22"/>
          <w:szCs w:val="22"/>
        </w:rPr>
        <w:t xml:space="preserve">pogodbo ali za naročnika sprejel izpolnitev iz sklenjene </w:t>
      </w:r>
      <w:r w:rsidR="00D863DD">
        <w:rPr>
          <w:rFonts w:eastAsia="Calibri"/>
          <w:sz w:val="22"/>
          <w:szCs w:val="22"/>
        </w:rPr>
        <w:t xml:space="preserve">prodajne </w:t>
      </w:r>
      <w:r w:rsidRPr="003635AA">
        <w:rPr>
          <w:rFonts w:eastAsia="Calibri"/>
          <w:sz w:val="22"/>
          <w:szCs w:val="22"/>
        </w:rPr>
        <w:t>pogodbe.</w:t>
      </w:r>
      <w:r w:rsidRPr="00D45D33">
        <w:rPr>
          <w:rFonts w:eastAsia="Calibri"/>
          <w:sz w:val="22"/>
          <w:szCs w:val="22"/>
        </w:rPr>
        <w:t xml:space="preserve"> </w:t>
      </w:r>
    </w:p>
    <w:p w14:paraId="1A4B4EE5" w14:textId="77777777" w:rsidR="00AD290F" w:rsidRDefault="00AD290F" w:rsidP="004C28C1">
      <w:pPr>
        <w:spacing w:after="0"/>
        <w:rPr>
          <w:rFonts w:eastAsia="Calibri"/>
          <w:sz w:val="22"/>
          <w:szCs w:val="22"/>
        </w:rPr>
      </w:pPr>
    </w:p>
    <w:p w14:paraId="4C0A91E4" w14:textId="05D7DD7A" w:rsidR="00CD5550" w:rsidRDefault="00CD5550" w:rsidP="004C28C1">
      <w:pPr>
        <w:spacing w:after="0"/>
        <w:rPr>
          <w:rFonts w:eastAsia="Calibri"/>
          <w:sz w:val="22"/>
          <w:szCs w:val="22"/>
        </w:rPr>
      </w:pPr>
      <w:r>
        <w:rPr>
          <w:rFonts w:eastAsia="Calibri"/>
          <w:sz w:val="22"/>
          <w:szCs w:val="22"/>
        </w:rPr>
        <w:t>Izvajalec</w:t>
      </w:r>
      <w:r w:rsidRPr="00D45D33">
        <w:rPr>
          <w:rFonts w:eastAsia="Calibri"/>
          <w:sz w:val="22"/>
          <w:szCs w:val="22"/>
        </w:rPr>
        <w:t xml:space="preserve"> posredovanja ne sme prenesti </w:t>
      </w:r>
      <w:r>
        <w:rPr>
          <w:rFonts w:eastAsia="Calibri"/>
          <w:sz w:val="22"/>
          <w:szCs w:val="22"/>
        </w:rPr>
        <w:t>na drugo nepremičninsko družbo.</w:t>
      </w:r>
    </w:p>
    <w:p w14:paraId="561E5ECA" w14:textId="77777777" w:rsidR="00AD290F" w:rsidRDefault="00AD290F" w:rsidP="004C28C1">
      <w:pPr>
        <w:spacing w:after="0"/>
        <w:rPr>
          <w:rFonts w:eastAsia="Calibri"/>
          <w:sz w:val="22"/>
          <w:szCs w:val="22"/>
        </w:rPr>
      </w:pPr>
    </w:p>
    <w:p w14:paraId="2426D4CE" w14:textId="57D977B6" w:rsidR="004B6608" w:rsidRPr="00AB167D" w:rsidRDefault="004B6608" w:rsidP="004C28C1">
      <w:pPr>
        <w:widowControl/>
        <w:spacing w:after="0"/>
        <w:rPr>
          <w:sz w:val="22"/>
          <w:szCs w:val="22"/>
        </w:rPr>
      </w:pPr>
      <w:r w:rsidRPr="004B6608">
        <w:rPr>
          <w:sz w:val="22"/>
          <w:szCs w:val="22"/>
        </w:rPr>
        <w:t>Iz</w:t>
      </w:r>
      <w:r w:rsidR="00EF3C8E">
        <w:rPr>
          <w:sz w:val="22"/>
          <w:szCs w:val="22"/>
        </w:rPr>
        <w:t>vajalec</w:t>
      </w:r>
      <w:r w:rsidRPr="004B6608">
        <w:rPr>
          <w:sz w:val="22"/>
          <w:szCs w:val="22"/>
        </w:rPr>
        <w:t xml:space="preserve"> brez soglasja naročnika ne sme o vsebini in predmetih poslovnega sodelovanja </w:t>
      </w:r>
      <w:r w:rsidRPr="00AB167D">
        <w:rPr>
          <w:sz w:val="22"/>
          <w:szCs w:val="22"/>
        </w:rPr>
        <w:t>komunicirati z mediji oz. z javnostjo.</w:t>
      </w:r>
    </w:p>
    <w:p w14:paraId="00BE9A96" w14:textId="77777777" w:rsidR="004B6608" w:rsidRPr="0008233C" w:rsidRDefault="004B6608" w:rsidP="004C28C1">
      <w:pPr>
        <w:widowControl/>
        <w:spacing w:after="0"/>
        <w:rPr>
          <w:sz w:val="22"/>
          <w:szCs w:val="22"/>
          <w:highlight w:val="cyan"/>
        </w:rPr>
      </w:pPr>
    </w:p>
    <w:p w14:paraId="11CFA7D3" w14:textId="78F04E51" w:rsidR="006F00D8" w:rsidRDefault="004B6608" w:rsidP="004C28C1">
      <w:pPr>
        <w:widowControl/>
        <w:spacing w:after="0"/>
        <w:rPr>
          <w:sz w:val="22"/>
          <w:szCs w:val="22"/>
        </w:rPr>
      </w:pPr>
      <w:r w:rsidRPr="004B6608">
        <w:rPr>
          <w:sz w:val="22"/>
          <w:szCs w:val="22"/>
        </w:rPr>
        <w:t>Zaposleni in povezane osebe iz</w:t>
      </w:r>
      <w:r w:rsidR="00EF3C8E">
        <w:rPr>
          <w:sz w:val="22"/>
          <w:szCs w:val="22"/>
        </w:rPr>
        <w:t>vajalca</w:t>
      </w:r>
      <w:r w:rsidRPr="004B6608">
        <w:rPr>
          <w:sz w:val="22"/>
          <w:szCs w:val="22"/>
        </w:rPr>
        <w:t xml:space="preserve"> ne smejo kupovati nepremičnin v lasti DUTB</w:t>
      </w:r>
      <w:r w:rsidR="00BF67B9">
        <w:rPr>
          <w:sz w:val="22"/>
          <w:szCs w:val="22"/>
        </w:rPr>
        <w:t xml:space="preserve">, </w:t>
      </w:r>
      <w:proofErr w:type="spellStart"/>
      <w:r w:rsidR="00BF67B9">
        <w:rPr>
          <w:sz w:val="22"/>
          <w:szCs w:val="22"/>
        </w:rPr>
        <w:t>d.d</w:t>
      </w:r>
      <w:proofErr w:type="spellEnd"/>
      <w:r w:rsidR="00BF67B9">
        <w:rPr>
          <w:sz w:val="22"/>
          <w:szCs w:val="22"/>
        </w:rPr>
        <w:t>.</w:t>
      </w:r>
      <w:r w:rsidRPr="004B6608">
        <w:rPr>
          <w:sz w:val="22"/>
          <w:szCs w:val="22"/>
        </w:rPr>
        <w:t xml:space="preserve"> Za povezane osebe se štejejo osebe, kot jih določa zakon, ki ureja gospodarske družbe in zakon</w:t>
      </w:r>
      <w:r w:rsidR="00BF67B9">
        <w:rPr>
          <w:sz w:val="22"/>
          <w:szCs w:val="22"/>
        </w:rPr>
        <w:t>,</w:t>
      </w:r>
      <w:r w:rsidRPr="004B6608">
        <w:rPr>
          <w:sz w:val="22"/>
          <w:szCs w:val="22"/>
        </w:rPr>
        <w:t xml:space="preserve"> ki ureja postopke zaradi insolventnosti.</w:t>
      </w:r>
    </w:p>
    <w:p w14:paraId="2B3D255D" w14:textId="02E0B4F8" w:rsidR="004B6608" w:rsidRDefault="004B6608" w:rsidP="004C28C1">
      <w:pPr>
        <w:widowControl/>
        <w:spacing w:after="0"/>
        <w:rPr>
          <w:sz w:val="22"/>
          <w:szCs w:val="22"/>
        </w:rPr>
      </w:pPr>
    </w:p>
    <w:p w14:paraId="15CEA463" w14:textId="64CAB7E9" w:rsidR="00AC7306" w:rsidRPr="0065352B" w:rsidRDefault="00AC7306" w:rsidP="00370C17">
      <w:pPr>
        <w:pStyle w:val="ListParagraph"/>
        <w:widowControl/>
        <w:numPr>
          <w:ilvl w:val="1"/>
          <w:numId w:val="15"/>
        </w:numPr>
        <w:spacing w:after="0"/>
        <w:jc w:val="center"/>
        <w:rPr>
          <w:b/>
          <w:sz w:val="22"/>
          <w:szCs w:val="22"/>
        </w:rPr>
      </w:pPr>
      <w:r w:rsidRPr="0065352B">
        <w:rPr>
          <w:b/>
          <w:sz w:val="22"/>
          <w:szCs w:val="22"/>
        </w:rPr>
        <w:t>člen</w:t>
      </w:r>
    </w:p>
    <w:p w14:paraId="430E0BDA" w14:textId="1315AAED" w:rsidR="001947BE" w:rsidRDefault="001947BE" w:rsidP="004C28C1">
      <w:pPr>
        <w:widowControl/>
        <w:spacing w:after="0"/>
        <w:rPr>
          <w:rFonts w:eastAsia="Calibri"/>
          <w:sz w:val="22"/>
          <w:szCs w:val="22"/>
        </w:rPr>
      </w:pPr>
    </w:p>
    <w:p w14:paraId="0072E4D3" w14:textId="35F97E59" w:rsidR="00AC7306" w:rsidRPr="00746FE5" w:rsidRDefault="00AC7306" w:rsidP="00AC7306">
      <w:pPr>
        <w:spacing w:after="0"/>
        <w:rPr>
          <w:sz w:val="22"/>
          <w:szCs w:val="22"/>
        </w:rPr>
      </w:pPr>
      <w:r w:rsidRPr="00746FE5">
        <w:rPr>
          <w:sz w:val="22"/>
          <w:szCs w:val="22"/>
        </w:rPr>
        <w:t xml:space="preserve">Izvajalec bo </w:t>
      </w:r>
      <w:r>
        <w:rPr>
          <w:sz w:val="22"/>
          <w:szCs w:val="22"/>
        </w:rPr>
        <w:t>v času odprtih vrat vsak</w:t>
      </w:r>
      <w:r w:rsidRPr="00746FE5">
        <w:rPr>
          <w:sz w:val="22"/>
          <w:szCs w:val="22"/>
        </w:rPr>
        <w:t xml:space="preserve"> </w:t>
      </w:r>
      <w:r w:rsidR="0041616C">
        <w:rPr>
          <w:sz w:val="22"/>
          <w:szCs w:val="22"/>
        </w:rPr>
        <w:t>ponedeljek</w:t>
      </w:r>
      <w:r>
        <w:rPr>
          <w:sz w:val="22"/>
          <w:szCs w:val="22"/>
        </w:rPr>
        <w:t xml:space="preserve"> do 17. ure, </w:t>
      </w:r>
      <w:r w:rsidRPr="00746FE5">
        <w:rPr>
          <w:sz w:val="22"/>
          <w:szCs w:val="22"/>
        </w:rPr>
        <w:t xml:space="preserve">naročniku posredoval poročilo o </w:t>
      </w:r>
      <w:r>
        <w:rPr>
          <w:sz w:val="22"/>
          <w:szCs w:val="22"/>
        </w:rPr>
        <w:t>zabeleženem interesu na trgu za nakup nepremičnin</w:t>
      </w:r>
      <w:r w:rsidRPr="00746FE5">
        <w:rPr>
          <w:sz w:val="22"/>
          <w:szCs w:val="22"/>
        </w:rPr>
        <w:t xml:space="preserve">, v katerem </w:t>
      </w:r>
      <w:r>
        <w:rPr>
          <w:sz w:val="22"/>
          <w:szCs w:val="22"/>
        </w:rPr>
        <w:t>m</w:t>
      </w:r>
      <w:r w:rsidRPr="00746FE5">
        <w:rPr>
          <w:sz w:val="22"/>
          <w:szCs w:val="22"/>
        </w:rPr>
        <w:t>o</w:t>
      </w:r>
      <w:r>
        <w:rPr>
          <w:sz w:val="22"/>
          <w:szCs w:val="22"/>
        </w:rPr>
        <w:t>ra</w:t>
      </w:r>
      <w:r w:rsidRPr="00746FE5">
        <w:rPr>
          <w:sz w:val="22"/>
          <w:szCs w:val="22"/>
        </w:rPr>
        <w:t xml:space="preserve"> nave</w:t>
      </w:r>
      <w:r>
        <w:rPr>
          <w:sz w:val="22"/>
          <w:szCs w:val="22"/>
        </w:rPr>
        <w:t>sti</w:t>
      </w:r>
      <w:r w:rsidRPr="00746FE5">
        <w:rPr>
          <w:sz w:val="22"/>
          <w:szCs w:val="22"/>
        </w:rPr>
        <w:t>:</w:t>
      </w:r>
    </w:p>
    <w:p w14:paraId="52C12348" w14:textId="29FDBC49" w:rsidR="00AC7306" w:rsidRDefault="00AC7306" w:rsidP="00AC7306">
      <w:pPr>
        <w:pStyle w:val="ListParagraph"/>
        <w:numPr>
          <w:ilvl w:val="0"/>
          <w:numId w:val="17"/>
        </w:numPr>
        <w:spacing w:after="0"/>
        <w:rPr>
          <w:sz w:val="22"/>
          <w:szCs w:val="22"/>
        </w:rPr>
      </w:pPr>
      <w:r w:rsidRPr="00B40841">
        <w:rPr>
          <w:sz w:val="22"/>
          <w:szCs w:val="22"/>
        </w:rPr>
        <w:t>število izvedenih ogledov</w:t>
      </w:r>
      <w:r w:rsidR="0041616C">
        <w:rPr>
          <w:sz w:val="22"/>
          <w:szCs w:val="22"/>
        </w:rPr>
        <w:t xml:space="preserve"> do konca predhodnega tedna</w:t>
      </w:r>
      <w:r>
        <w:rPr>
          <w:sz w:val="22"/>
          <w:szCs w:val="22"/>
        </w:rPr>
        <w:t>,</w:t>
      </w:r>
    </w:p>
    <w:p w14:paraId="56735693" w14:textId="0D2EF510" w:rsidR="00AC7306" w:rsidRDefault="00AC7306" w:rsidP="00AC7306">
      <w:pPr>
        <w:pStyle w:val="ListParagraph"/>
        <w:numPr>
          <w:ilvl w:val="0"/>
          <w:numId w:val="17"/>
        </w:numPr>
        <w:spacing w:after="0"/>
        <w:rPr>
          <w:sz w:val="22"/>
          <w:szCs w:val="22"/>
        </w:rPr>
      </w:pPr>
      <w:r w:rsidRPr="00B40841">
        <w:rPr>
          <w:sz w:val="22"/>
          <w:szCs w:val="22"/>
        </w:rPr>
        <w:t>seznam strank s katerimi je bil ogled izveden</w:t>
      </w:r>
      <w:r>
        <w:rPr>
          <w:sz w:val="22"/>
          <w:szCs w:val="22"/>
        </w:rPr>
        <w:t xml:space="preserve"> oz</w:t>
      </w:r>
      <w:r w:rsidR="00533C32">
        <w:rPr>
          <w:sz w:val="22"/>
          <w:szCs w:val="22"/>
        </w:rPr>
        <w:t>.</w:t>
      </w:r>
      <w:r>
        <w:rPr>
          <w:sz w:val="22"/>
          <w:szCs w:val="22"/>
        </w:rPr>
        <w:t xml:space="preserve"> navezan stik</w:t>
      </w:r>
      <w:r w:rsidRPr="00B40841">
        <w:rPr>
          <w:sz w:val="22"/>
          <w:szCs w:val="22"/>
        </w:rPr>
        <w:t>,</w:t>
      </w:r>
    </w:p>
    <w:p w14:paraId="21CD2D68" w14:textId="6B8643E9" w:rsidR="00AC7306" w:rsidRPr="00217AA4" w:rsidRDefault="00AC7306" w:rsidP="00AC7306">
      <w:pPr>
        <w:pStyle w:val="ListParagraph"/>
        <w:numPr>
          <w:ilvl w:val="0"/>
          <w:numId w:val="17"/>
        </w:numPr>
        <w:spacing w:after="0"/>
        <w:rPr>
          <w:sz w:val="22"/>
          <w:szCs w:val="22"/>
        </w:rPr>
      </w:pPr>
      <w:r w:rsidRPr="00217AA4">
        <w:rPr>
          <w:sz w:val="22"/>
          <w:szCs w:val="22"/>
        </w:rPr>
        <w:t>dokazilo/</w:t>
      </w:r>
      <w:r w:rsidR="0041616C">
        <w:rPr>
          <w:sz w:val="22"/>
          <w:szCs w:val="22"/>
        </w:rPr>
        <w:t>obojestran</w:t>
      </w:r>
      <w:r w:rsidR="00B16987">
        <w:rPr>
          <w:sz w:val="22"/>
          <w:szCs w:val="22"/>
        </w:rPr>
        <w:t>s</w:t>
      </w:r>
      <w:r w:rsidR="0041616C">
        <w:rPr>
          <w:sz w:val="22"/>
          <w:szCs w:val="22"/>
        </w:rPr>
        <w:t>k</w:t>
      </w:r>
      <w:r w:rsidR="00B16987">
        <w:rPr>
          <w:sz w:val="22"/>
          <w:szCs w:val="22"/>
        </w:rPr>
        <w:t>o</w:t>
      </w:r>
      <w:r w:rsidR="0041616C">
        <w:rPr>
          <w:sz w:val="22"/>
          <w:szCs w:val="22"/>
        </w:rPr>
        <w:t xml:space="preserve"> </w:t>
      </w:r>
      <w:r w:rsidRPr="00217AA4">
        <w:rPr>
          <w:sz w:val="22"/>
          <w:szCs w:val="22"/>
        </w:rPr>
        <w:t xml:space="preserve">podpisana </w:t>
      </w:r>
      <w:r w:rsidRPr="00791785">
        <w:rPr>
          <w:sz w:val="22"/>
          <w:szCs w:val="22"/>
        </w:rPr>
        <w:t>izjava/obrazec</w:t>
      </w:r>
      <w:r w:rsidRPr="00217AA4">
        <w:rPr>
          <w:sz w:val="22"/>
          <w:szCs w:val="22"/>
        </w:rPr>
        <w:t xml:space="preserve"> o izvedenem ogledu s stranko</w:t>
      </w:r>
      <w:r>
        <w:rPr>
          <w:sz w:val="22"/>
          <w:szCs w:val="22"/>
        </w:rPr>
        <w:t>,</w:t>
      </w:r>
      <w:r w:rsidR="0041616C">
        <w:rPr>
          <w:sz w:val="22"/>
          <w:szCs w:val="22"/>
        </w:rPr>
        <w:t xml:space="preserve"> </w:t>
      </w:r>
    </w:p>
    <w:p w14:paraId="5753A6C0" w14:textId="77777777" w:rsidR="00AC7306" w:rsidRDefault="00AC7306" w:rsidP="00AC7306">
      <w:pPr>
        <w:pStyle w:val="ListParagraph"/>
        <w:numPr>
          <w:ilvl w:val="0"/>
          <w:numId w:val="17"/>
        </w:numPr>
        <w:spacing w:after="0"/>
        <w:contextualSpacing w:val="0"/>
        <w:rPr>
          <w:sz w:val="22"/>
          <w:szCs w:val="22"/>
        </w:rPr>
      </w:pPr>
      <w:r w:rsidRPr="00746FE5">
        <w:rPr>
          <w:sz w:val="22"/>
          <w:szCs w:val="22"/>
        </w:rPr>
        <w:t>druga opažanja v zvezi s posredovanjem pri prodaji nepremičnin.</w:t>
      </w:r>
    </w:p>
    <w:p w14:paraId="3F3107E4" w14:textId="77777777" w:rsidR="00AC7306" w:rsidRDefault="00AC7306" w:rsidP="00AC7306">
      <w:pPr>
        <w:pStyle w:val="ListParagraph"/>
        <w:numPr>
          <w:ilvl w:val="0"/>
          <w:numId w:val="0"/>
        </w:numPr>
        <w:spacing w:after="0"/>
        <w:ind w:left="720"/>
        <w:contextualSpacing w:val="0"/>
        <w:rPr>
          <w:sz w:val="22"/>
          <w:szCs w:val="22"/>
        </w:rPr>
      </w:pPr>
    </w:p>
    <w:p w14:paraId="57087E22" w14:textId="3A6CD91D" w:rsidR="00AC7306" w:rsidRPr="0077402C" w:rsidRDefault="00AC7306" w:rsidP="00370C17">
      <w:pPr>
        <w:spacing w:after="0"/>
        <w:rPr>
          <w:sz w:val="22"/>
          <w:szCs w:val="22"/>
        </w:rPr>
      </w:pPr>
      <w:r w:rsidRPr="0077402C">
        <w:rPr>
          <w:sz w:val="22"/>
          <w:szCs w:val="22"/>
        </w:rPr>
        <w:t xml:space="preserve">V redni prodaji nepremičnin, po končani prvi fazi prodaje in zaključku odprtih vrat, </w:t>
      </w:r>
      <w:r>
        <w:rPr>
          <w:sz w:val="22"/>
          <w:szCs w:val="22"/>
        </w:rPr>
        <w:t xml:space="preserve">bo </w:t>
      </w:r>
      <w:r w:rsidRPr="0077402C">
        <w:rPr>
          <w:sz w:val="22"/>
          <w:szCs w:val="22"/>
        </w:rPr>
        <w:t>izvajalec naročniku posredoval poročilo, skladno z navedbami v prejšnjem odstavku, najmanj enkrat mesečno</w:t>
      </w:r>
      <w:r w:rsidR="0041616C">
        <w:rPr>
          <w:sz w:val="22"/>
          <w:szCs w:val="22"/>
        </w:rPr>
        <w:t xml:space="preserve"> do 1. delavnega dne v naslednjem mesecu</w:t>
      </w:r>
      <w:r w:rsidRPr="0077402C">
        <w:rPr>
          <w:sz w:val="22"/>
          <w:szCs w:val="22"/>
        </w:rPr>
        <w:t>.</w:t>
      </w:r>
    </w:p>
    <w:p w14:paraId="6A60037E" w14:textId="77777777" w:rsidR="00AC7306" w:rsidRDefault="00AC7306" w:rsidP="004C28C1">
      <w:pPr>
        <w:widowControl/>
        <w:spacing w:after="0"/>
        <w:rPr>
          <w:rFonts w:eastAsia="Calibri"/>
          <w:sz w:val="22"/>
          <w:szCs w:val="22"/>
        </w:rPr>
      </w:pPr>
    </w:p>
    <w:p w14:paraId="541CD7AE" w14:textId="14387940" w:rsidR="008D50F5" w:rsidRPr="000920FF" w:rsidRDefault="008D50F5" w:rsidP="000920FF">
      <w:pPr>
        <w:pStyle w:val="ListParagraph"/>
        <w:numPr>
          <w:ilvl w:val="0"/>
          <w:numId w:val="13"/>
        </w:numPr>
        <w:spacing w:after="0"/>
        <w:contextualSpacing w:val="0"/>
        <w:rPr>
          <w:b/>
          <w:sz w:val="22"/>
          <w:szCs w:val="22"/>
        </w:rPr>
      </w:pPr>
      <w:bookmarkStart w:id="22" w:name="bookmark17"/>
      <w:r w:rsidRPr="000920FF">
        <w:rPr>
          <w:b/>
          <w:sz w:val="22"/>
          <w:szCs w:val="22"/>
        </w:rPr>
        <w:t>ZAVAROVANJE ZA ODGOVORNOST NEPREMIČNINSKE DRUŽBE</w:t>
      </w:r>
      <w:bookmarkEnd w:id="22"/>
    </w:p>
    <w:p w14:paraId="4C8BC573"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29229CA7" w14:textId="77777777" w:rsidR="00CD5550" w:rsidRDefault="00CD5550" w:rsidP="004C28C1">
      <w:pPr>
        <w:spacing w:after="0"/>
        <w:rPr>
          <w:sz w:val="22"/>
          <w:szCs w:val="22"/>
        </w:rPr>
      </w:pPr>
    </w:p>
    <w:p w14:paraId="0A4FBC20" w14:textId="77777777" w:rsidR="00AD290F" w:rsidRDefault="00CD5550" w:rsidP="004C28C1">
      <w:pPr>
        <w:spacing w:after="0"/>
        <w:rPr>
          <w:sz w:val="22"/>
          <w:szCs w:val="22"/>
          <w:lang w:eastAsia="sl-SI"/>
        </w:rPr>
      </w:pPr>
      <w:r w:rsidRPr="00746FE5">
        <w:rPr>
          <w:sz w:val="22"/>
          <w:szCs w:val="22"/>
        </w:rPr>
        <w:t>Izvajalec bo imel ves čas trajanja te</w:t>
      </w:r>
      <w:r>
        <w:rPr>
          <w:sz w:val="22"/>
          <w:szCs w:val="22"/>
        </w:rPr>
        <w:t xml:space="preserve"> pogodbe</w:t>
      </w:r>
      <w:r w:rsidRPr="00746FE5">
        <w:rPr>
          <w:sz w:val="22"/>
          <w:szCs w:val="22"/>
        </w:rPr>
        <w:t xml:space="preserve"> zavarovano odgovornost za škodo, ki bi utegnila nastati naročniku ali tretji osebi s kršitvijo </w:t>
      </w:r>
      <w:r>
        <w:rPr>
          <w:sz w:val="22"/>
          <w:szCs w:val="22"/>
        </w:rPr>
        <w:t xml:space="preserve">dejavnosti </w:t>
      </w:r>
      <w:r w:rsidRPr="00746FE5">
        <w:rPr>
          <w:sz w:val="22"/>
          <w:szCs w:val="22"/>
        </w:rPr>
        <w:t>posredovanj</w:t>
      </w:r>
      <w:r>
        <w:rPr>
          <w:sz w:val="22"/>
          <w:szCs w:val="22"/>
        </w:rPr>
        <w:t>a</w:t>
      </w:r>
      <w:r w:rsidRPr="00746FE5">
        <w:rPr>
          <w:sz w:val="22"/>
          <w:szCs w:val="22"/>
        </w:rPr>
        <w:t xml:space="preserve"> v prometu z </w:t>
      </w:r>
      <w:r w:rsidRPr="00746FE5">
        <w:rPr>
          <w:sz w:val="22"/>
          <w:szCs w:val="22"/>
        </w:rPr>
        <w:lastRenderedPageBreak/>
        <w:t>nepremičninami na ozemlju Republike Slovenije, za zavarovalno vsoto, ki ne sme biti nižja od _______ EUR (150.000 EUR minimalno po ZNPosr) za posamezen zavarovalni primer oziroma od ______ EUR (350.000 EUR minimalno) za vse zavarovalne primere v posameznem letu.</w:t>
      </w:r>
      <w:r w:rsidRPr="00746FE5">
        <w:rPr>
          <w:sz w:val="22"/>
          <w:szCs w:val="22"/>
          <w:lang w:eastAsia="sl-SI"/>
        </w:rPr>
        <w:t xml:space="preserve"> Izvajalec ima zavarovano odgovornost pri zavarovalnici __________________ </w:t>
      </w:r>
      <w:proofErr w:type="spellStart"/>
      <w:r w:rsidRPr="00746FE5">
        <w:rPr>
          <w:sz w:val="22"/>
          <w:szCs w:val="22"/>
          <w:lang w:eastAsia="sl-SI"/>
        </w:rPr>
        <w:t>d.d</w:t>
      </w:r>
      <w:proofErr w:type="spellEnd"/>
      <w:r w:rsidRPr="00746FE5">
        <w:rPr>
          <w:sz w:val="22"/>
          <w:szCs w:val="22"/>
          <w:lang w:eastAsia="sl-SI"/>
        </w:rPr>
        <w:t xml:space="preserve">., št. police ___________, veljavnost do ___________. </w:t>
      </w:r>
    </w:p>
    <w:p w14:paraId="45056699" w14:textId="77777777" w:rsidR="00AD290F" w:rsidRDefault="00AD290F" w:rsidP="004C28C1">
      <w:pPr>
        <w:spacing w:after="0"/>
        <w:rPr>
          <w:sz w:val="22"/>
          <w:szCs w:val="22"/>
          <w:lang w:eastAsia="sl-SI"/>
        </w:rPr>
      </w:pPr>
    </w:p>
    <w:p w14:paraId="3B448921" w14:textId="59DD482D" w:rsidR="00AC7306" w:rsidRDefault="00CD5550" w:rsidP="003D6B6C">
      <w:pPr>
        <w:tabs>
          <w:tab w:val="left" w:pos="3150"/>
        </w:tabs>
        <w:spacing w:after="0"/>
        <w:rPr>
          <w:sz w:val="22"/>
          <w:szCs w:val="22"/>
        </w:rPr>
      </w:pPr>
      <w:r w:rsidRPr="00746FE5">
        <w:rPr>
          <w:sz w:val="22"/>
          <w:szCs w:val="22"/>
          <w:lang w:eastAsia="sl-SI"/>
        </w:rPr>
        <w:t xml:space="preserve">Izvajalec se zavezuje ohranjati navedeno zavarovanje v veljavi ves čas trajanja te pogodbe, za kar je dolžan naročniku v roku 3 delovnih dni po poteku vsakokratnega zavarovanja dostaviti dokazilo o sklenitvi zavarovanja in plačilu zavarovalne premije. </w:t>
      </w:r>
    </w:p>
    <w:p w14:paraId="66273CAE" w14:textId="77777777" w:rsidR="00AD290F" w:rsidRPr="00746FE5" w:rsidRDefault="00AD290F" w:rsidP="004C28C1">
      <w:pPr>
        <w:spacing w:after="0"/>
        <w:rPr>
          <w:sz w:val="22"/>
          <w:szCs w:val="22"/>
        </w:rPr>
      </w:pPr>
    </w:p>
    <w:p w14:paraId="22245DE7" w14:textId="77777777"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t>OBVEZNOSTI NAROČNIKA</w:t>
      </w:r>
    </w:p>
    <w:p w14:paraId="683322DC" w14:textId="77777777" w:rsidR="00CD5550" w:rsidRPr="00746FE5" w:rsidRDefault="00CD5550" w:rsidP="004C28C1">
      <w:pPr>
        <w:pStyle w:val="ListParagraph"/>
        <w:numPr>
          <w:ilvl w:val="1"/>
          <w:numId w:val="15"/>
        </w:numPr>
        <w:spacing w:after="0"/>
        <w:contextualSpacing w:val="0"/>
        <w:jc w:val="center"/>
        <w:rPr>
          <w:sz w:val="22"/>
          <w:szCs w:val="22"/>
        </w:rPr>
      </w:pPr>
      <w:r w:rsidRPr="00746FE5">
        <w:rPr>
          <w:b/>
          <w:sz w:val="22"/>
          <w:szCs w:val="22"/>
        </w:rPr>
        <w:t>člen</w:t>
      </w:r>
    </w:p>
    <w:p w14:paraId="0CCD4EC1" w14:textId="77777777" w:rsidR="00CD5550" w:rsidRDefault="00CD5550" w:rsidP="004C28C1">
      <w:pPr>
        <w:spacing w:after="0"/>
        <w:rPr>
          <w:sz w:val="22"/>
          <w:szCs w:val="22"/>
        </w:rPr>
      </w:pPr>
    </w:p>
    <w:p w14:paraId="3B530D1E" w14:textId="77777777" w:rsidR="00CD5550" w:rsidRPr="00746FE5" w:rsidRDefault="00CD5550" w:rsidP="004C28C1">
      <w:pPr>
        <w:spacing w:after="0"/>
        <w:rPr>
          <w:sz w:val="22"/>
          <w:szCs w:val="22"/>
        </w:rPr>
      </w:pPr>
      <w:r w:rsidRPr="00746FE5">
        <w:rPr>
          <w:sz w:val="22"/>
          <w:szCs w:val="22"/>
        </w:rPr>
        <w:t>Naročnik se zavezuje, da bo:</w:t>
      </w:r>
    </w:p>
    <w:p w14:paraId="7C2B0AEA" w14:textId="77777777" w:rsidR="00CD5550" w:rsidRPr="00746FE5" w:rsidRDefault="00CD5550" w:rsidP="004C28C1">
      <w:pPr>
        <w:pStyle w:val="ListParagraph"/>
        <w:numPr>
          <w:ilvl w:val="0"/>
          <w:numId w:val="17"/>
        </w:numPr>
        <w:spacing w:after="0"/>
        <w:contextualSpacing w:val="0"/>
        <w:rPr>
          <w:sz w:val="22"/>
          <w:szCs w:val="22"/>
        </w:rPr>
      </w:pPr>
      <w:r w:rsidRPr="00746FE5">
        <w:rPr>
          <w:sz w:val="22"/>
          <w:szCs w:val="22"/>
        </w:rPr>
        <w:t>izvajalca obvesti</w:t>
      </w:r>
      <w:r>
        <w:rPr>
          <w:sz w:val="22"/>
          <w:szCs w:val="22"/>
        </w:rPr>
        <w:t>l</w:t>
      </w:r>
      <w:r w:rsidRPr="00746FE5">
        <w:rPr>
          <w:sz w:val="22"/>
          <w:szCs w:val="22"/>
        </w:rPr>
        <w:t xml:space="preserve"> o vseh okoliščinah, ki so pomembne za opravljanje storitev posredovanja,</w:t>
      </w:r>
    </w:p>
    <w:p w14:paraId="1A4EBD1A" w14:textId="41A05B6D" w:rsidR="00CD5550" w:rsidRPr="006A4FE8" w:rsidRDefault="005164D9" w:rsidP="00EB615C">
      <w:pPr>
        <w:spacing w:after="0"/>
        <w:rPr>
          <w:sz w:val="22"/>
          <w:szCs w:val="22"/>
        </w:rPr>
      </w:pPr>
      <w:r>
        <w:rPr>
          <w:sz w:val="22"/>
          <w:szCs w:val="22"/>
        </w:rPr>
        <w:t xml:space="preserve">- </w:t>
      </w:r>
      <w:r w:rsidR="00BE5858">
        <w:rPr>
          <w:sz w:val="22"/>
          <w:szCs w:val="22"/>
        </w:rPr>
        <w:tab/>
      </w:r>
      <w:r>
        <w:rPr>
          <w:sz w:val="22"/>
          <w:szCs w:val="22"/>
        </w:rPr>
        <w:t>v primeru, da</w:t>
      </w:r>
      <w:r w:rsidR="0028622E" w:rsidRPr="00E1024C">
        <w:rPr>
          <w:sz w:val="22"/>
          <w:szCs w:val="22"/>
        </w:rPr>
        <w:t xml:space="preserve"> sam najde </w:t>
      </w:r>
      <w:r w:rsidR="00BD4160">
        <w:rPr>
          <w:sz w:val="22"/>
          <w:szCs w:val="22"/>
        </w:rPr>
        <w:t>kupca</w:t>
      </w:r>
      <w:r w:rsidR="00D53F0F">
        <w:rPr>
          <w:sz w:val="22"/>
          <w:szCs w:val="22"/>
        </w:rPr>
        <w:t>, s katerim bo sklenil</w:t>
      </w:r>
      <w:r w:rsidR="0028622E" w:rsidRPr="00E1024C">
        <w:rPr>
          <w:sz w:val="22"/>
          <w:szCs w:val="22"/>
        </w:rPr>
        <w:t xml:space="preserve"> prodajno pogodbo, </w:t>
      </w:r>
      <w:r w:rsidR="00BE5858">
        <w:rPr>
          <w:sz w:val="22"/>
          <w:szCs w:val="22"/>
        </w:rPr>
        <w:tab/>
      </w:r>
      <w:r w:rsidR="00D53F0F">
        <w:rPr>
          <w:sz w:val="22"/>
          <w:szCs w:val="22"/>
        </w:rPr>
        <w:t>nemudoma obvestil</w:t>
      </w:r>
      <w:r w:rsidR="0028622E" w:rsidRPr="00E1024C">
        <w:rPr>
          <w:sz w:val="22"/>
          <w:szCs w:val="22"/>
        </w:rPr>
        <w:t xml:space="preserve"> </w:t>
      </w:r>
      <w:r>
        <w:rPr>
          <w:sz w:val="22"/>
          <w:szCs w:val="22"/>
        </w:rPr>
        <w:t>izvajalca;</w:t>
      </w:r>
    </w:p>
    <w:p w14:paraId="59B95F4B" w14:textId="45583F1A" w:rsidR="00CD5550" w:rsidRPr="00746FE5" w:rsidRDefault="00CD5550" w:rsidP="004C28C1">
      <w:pPr>
        <w:pStyle w:val="ListParagraph"/>
        <w:numPr>
          <w:ilvl w:val="0"/>
          <w:numId w:val="17"/>
        </w:numPr>
        <w:spacing w:after="0"/>
        <w:contextualSpacing w:val="0"/>
        <w:rPr>
          <w:sz w:val="22"/>
          <w:szCs w:val="22"/>
        </w:rPr>
      </w:pPr>
      <w:r>
        <w:rPr>
          <w:rFonts w:eastAsia="Calibri"/>
          <w:sz w:val="22"/>
          <w:szCs w:val="22"/>
        </w:rPr>
        <w:t>izvajalcu</w:t>
      </w:r>
      <w:r w:rsidRPr="00941A1E">
        <w:rPr>
          <w:rFonts w:eastAsia="Calibri"/>
          <w:sz w:val="22"/>
          <w:szCs w:val="22"/>
        </w:rPr>
        <w:t xml:space="preserve"> dal na razpolago tiste podatke, ki so neizogibno potrebni za pravilno in kvalitetno izvedbo </w:t>
      </w:r>
      <w:r>
        <w:rPr>
          <w:rFonts w:eastAsia="Calibri"/>
          <w:sz w:val="22"/>
          <w:szCs w:val="22"/>
        </w:rPr>
        <w:t xml:space="preserve">pogodbenih </w:t>
      </w:r>
      <w:r w:rsidRPr="00941A1E">
        <w:rPr>
          <w:rFonts w:eastAsia="Calibri"/>
          <w:sz w:val="22"/>
          <w:szCs w:val="22"/>
        </w:rPr>
        <w:t>obveznosti</w:t>
      </w:r>
      <w:r w:rsidRPr="00746FE5">
        <w:rPr>
          <w:sz w:val="22"/>
          <w:szCs w:val="22"/>
        </w:rPr>
        <w:t>,</w:t>
      </w:r>
    </w:p>
    <w:p w14:paraId="378999B6" w14:textId="0E949D2F" w:rsidR="00CD5550" w:rsidRDefault="00CD5550" w:rsidP="004C28C1">
      <w:pPr>
        <w:pStyle w:val="ListParagraph"/>
        <w:numPr>
          <w:ilvl w:val="0"/>
          <w:numId w:val="17"/>
        </w:numPr>
        <w:spacing w:after="0"/>
        <w:contextualSpacing w:val="0"/>
        <w:rPr>
          <w:sz w:val="22"/>
          <w:szCs w:val="22"/>
        </w:rPr>
      </w:pPr>
      <w:r w:rsidRPr="00746FE5">
        <w:rPr>
          <w:sz w:val="22"/>
          <w:szCs w:val="22"/>
        </w:rPr>
        <w:t>izvajalcu ter potencialnim kupcem</w:t>
      </w:r>
      <w:r w:rsidR="00AC7306">
        <w:rPr>
          <w:sz w:val="22"/>
          <w:szCs w:val="22"/>
        </w:rPr>
        <w:t xml:space="preserve">, </w:t>
      </w:r>
      <w:r w:rsidRPr="00746FE5">
        <w:rPr>
          <w:sz w:val="22"/>
          <w:szCs w:val="22"/>
        </w:rPr>
        <w:t>ki jih bo pridobil izvajalec</w:t>
      </w:r>
      <w:r w:rsidR="00AD290F">
        <w:rPr>
          <w:sz w:val="22"/>
          <w:szCs w:val="22"/>
        </w:rPr>
        <w:t>,</w:t>
      </w:r>
      <w:r w:rsidRPr="00746FE5">
        <w:rPr>
          <w:sz w:val="22"/>
          <w:szCs w:val="22"/>
        </w:rPr>
        <w:t xml:space="preserve"> omogoči</w:t>
      </w:r>
      <w:r>
        <w:rPr>
          <w:sz w:val="22"/>
          <w:szCs w:val="22"/>
        </w:rPr>
        <w:t>l</w:t>
      </w:r>
      <w:r w:rsidRPr="00746FE5">
        <w:rPr>
          <w:sz w:val="22"/>
          <w:szCs w:val="22"/>
        </w:rPr>
        <w:t xml:space="preserve"> ogled nepremičnine v </w:t>
      </w:r>
      <w:r>
        <w:rPr>
          <w:sz w:val="22"/>
          <w:szCs w:val="22"/>
        </w:rPr>
        <w:t>kolikor okoliščine to omogočajo,</w:t>
      </w:r>
    </w:p>
    <w:p w14:paraId="5D4CFCCE" w14:textId="765EDC14" w:rsidR="00F25BD9" w:rsidRPr="00F25BD9" w:rsidRDefault="00CD5550" w:rsidP="004C28C1">
      <w:pPr>
        <w:pStyle w:val="ListParagraph"/>
        <w:numPr>
          <w:ilvl w:val="0"/>
          <w:numId w:val="17"/>
        </w:numPr>
        <w:spacing w:after="0"/>
        <w:contextualSpacing w:val="0"/>
        <w:rPr>
          <w:sz w:val="22"/>
          <w:szCs w:val="22"/>
        </w:rPr>
      </w:pPr>
      <w:r w:rsidRPr="00941A1E">
        <w:rPr>
          <w:rFonts w:eastAsia="Calibri"/>
          <w:sz w:val="22"/>
          <w:szCs w:val="22"/>
        </w:rPr>
        <w:t xml:space="preserve">v skladu z določili te pogodbe </w:t>
      </w:r>
      <w:r>
        <w:rPr>
          <w:rFonts w:eastAsia="Calibri"/>
          <w:sz w:val="22"/>
          <w:szCs w:val="22"/>
        </w:rPr>
        <w:t>izvajalcu</w:t>
      </w:r>
      <w:r w:rsidRPr="00941A1E">
        <w:rPr>
          <w:rFonts w:eastAsia="Calibri"/>
          <w:sz w:val="22"/>
          <w:szCs w:val="22"/>
        </w:rPr>
        <w:t xml:space="preserve"> </w:t>
      </w:r>
      <w:r w:rsidRPr="0004715C">
        <w:rPr>
          <w:rFonts w:eastAsia="Calibri"/>
          <w:sz w:val="22"/>
          <w:szCs w:val="22"/>
        </w:rPr>
        <w:t xml:space="preserve">izplačal plačilo za posredovanje, </w:t>
      </w:r>
      <w:r>
        <w:rPr>
          <w:rFonts w:eastAsia="Calibri"/>
          <w:sz w:val="22"/>
          <w:szCs w:val="22"/>
        </w:rPr>
        <w:t xml:space="preserve">v skladu z določili </w:t>
      </w:r>
      <w:r w:rsidRPr="00C92007">
        <w:rPr>
          <w:rFonts w:eastAsia="Calibri"/>
          <w:sz w:val="22"/>
          <w:szCs w:val="22"/>
        </w:rPr>
        <w:t>te pogodbe</w:t>
      </w:r>
      <w:r w:rsidR="00AC7306">
        <w:rPr>
          <w:rFonts w:eastAsia="Calibri"/>
          <w:sz w:val="22"/>
          <w:szCs w:val="22"/>
        </w:rPr>
        <w:t>.</w:t>
      </w:r>
    </w:p>
    <w:p w14:paraId="44AAB4B2" w14:textId="77777777" w:rsidR="00CD5550" w:rsidRPr="00746FE5" w:rsidRDefault="00CD5550" w:rsidP="004C28C1">
      <w:pPr>
        <w:pStyle w:val="ListParagraph"/>
        <w:numPr>
          <w:ilvl w:val="0"/>
          <w:numId w:val="0"/>
        </w:numPr>
        <w:spacing w:after="0"/>
        <w:contextualSpacing w:val="0"/>
        <w:rPr>
          <w:sz w:val="22"/>
          <w:szCs w:val="22"/>
        </w:rPr>
      </w:pPr>
    </w:p>
    <w:p w14:paraId="63E2DD04"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1145BFD1" w14:textId="77777777" w:rsidR="00CD5550" w:rsidRDefault="00CD5550" w:rsidP="004C28C1">
      <w:pPr>
        <w:spacing w:after="0"/>
        <w:rPr>
          <w:sz w:val="22"/>
          <w:szCs w:val="22"/>
        </w:rPr>
      </w:pPr>
    </w:p>
    <w:p w14:paraId="3BDC74D7" w14:textId="3647C371" w:rsidR="00CD5550" w:rsidRPr="00746FE5" w:rsidRDefault="00CD5550" w:rsidP="004C28C1">
      <w:pPr>
        <w:spacing w:after="0"/>
        <w:rPr>
          <w:sz w:val="22"/>
          <w:szCs w:val="22"/>
        </w:rPr>
      </w:pPr>
      <w:r w:rsidRPr="003635AA">
        <w:rPr>
          <w:sz w:val="22"/>
          <w:szCs w:val="22"/>
        </w:rPr>
        <w:t>Stranki se odpovedujeta sklicevanju na klavzulo spremenjenih okoliščin po 112. členu Obligacijskega zakonika.</w:t>
      </w:r>
    </w:p>
    <w:p w14:paraId="78783A98" w14:textId="77777777" w:rsidR="00CD5550" w:rsidRDefault="00CD5550" w:rsidP="004C28C1">
      <w:pPr>
        <w:spacing w:after="0"/>
        <w:rPr>
          <w:sz w:val="22"/>
          <w:szCs w:val="22"/>
        </w:rPr>
      </w:pPr>
    </w:p>
    <w:p w14:paraId="376CBF46" w14:textId="520159E1" w:rsidR="00CD5550" w:rsidRPr="00746FE5" w:rsidRDefault="00AA380A" w:rsidP="004C28C1">
      <w:pPr>
        <w:pStyle w:val="ListParagraph"/>
        <w:numPr>
          <w:ilvl w:val="0"/>
          <w:numId w:val="13"/>
        </w:numPr>
        <w:spacing w:after="0"/>
        <w:contextualSpacing w:val="0"/>
        <w:rPr>
          <w:b/>
          <w:sz w:val="22"/>
          <w:szCs w:val="22"/>
        </w:rPr>
      </w:pPr>
      <w:r>
        <w:rPr>
          <w:b/>
          <w:sz w:val="22"/>
          <w:szCs w:val="22"/>
        </w:rPr>
        <w:t xml:space="preserve">FINANČNO </w:t>
      </w:r>
      <w:r w:rsidR="00CD5550" w:rsidRPr="00746FE5">
        <w:rPr>
          <w:b/>
          <w:sz w:val="22"/>
          <w:szCs w:val="22"/>
        </w:rPr>
        <w:t>ZAVAROVANJE ZA DOBRO IZVEDBO POGODBENIH OBVEZNOSTI</w:t>
      </w:r>
    </w:p>
    <w:p w14:paraId="61F2A330"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346B6292" w14:textId="77777777" w:rsidR="00CD5550" w:rsidRDefault="00CD5550" w:rsidP="004C28C1">
      <w:pPr>
        <w:spacing w:after="0"/>
        <w:rPr>
          <w:sz w:val="22"/>
          <w:szCs w:val="22"/>
        </w:rPr>
      </w:pPr>
    </w:p>
    <w:p w14:paraId="16B157BA" w14:textId="3FE035AC" w:rsidR="00CD5550" w:rsidRPr="00746FE5" w:rsidRDefault="00CD5550" w:rsidP="004C28C1">
      <w:pPr>
        <w:spacing w:after="0"/>
        <w:rPr>
          <w:sz w:val="22"/>
          <w:szCs w:val="22"/>
        </w:rPr>
      </w:pPr>
      <w:r w:rsidRPr="00746FE5">
        <w:rPr>
          <w:sz w:val="22"/>
          <w:szCs w:val="22"/>
        </w:rPr>
        <w:t xml:space="preserve">Izvajalec </w:t>
      </w:r>
      <w:r>
        <w:rPr>
          <w:sz w:val="22"/>
          <w:szCs w:val="22"/>
        </w:rPr>
        <w:t xml:space="preserve">mora </w:t>
      </w:r>
      <w:r w:rsidRPr="00746FE5">
        <w:rPr>
          <w:sz w:val="22"/>
          <w:szCs w:val="22"/>
        </w:rPr>
        <w:t>najkasneje v osmih dneh od prejema podpisanega izvoda te</w:t>
      </w:r>
      <w:r>
        <w:rPr>
          <w:sz w:val="22"/>
          <w:szCs w:val="22"/>
        </w:rPr>
        <w:t xml:space="preserve"> pogodbe</w:t>
      </w:r>
      <w:r w:rsidRPr="00746FE5">
        <w:rPr>
          <w:sz w:val="22"/>
          <w:szCs w:val="22"/>
        </w:rPr>
        <w:t xml:space="preserve"> s strani naročnika, kot pogoj za veljavnost pogodbe, naročniku izroči</w:t>
      </w:r>
      <w:r>
        <w:rPr>
          <w:sz w:val="22"/>
          <w:szCs w:val="22"/>
        </w:rPr>
        <w:t>ti</w:t>
      </w:r>
      <w:r w:rsidRPr="00746FE5">
        <w:rPr>
          <w:sz w:val="22"/>
          <w:szCs w:val="22"/>
        </w:rPr>
        <w:t xml:space="preserve"> </w:t>
      </w:r>
      <w:r w:rsidR="00B3551A">
        <w:rPr>
          <w:sz w:val="22"/>
          <w:szCs w:val="22"/>
        </w:rPr>
        <w:t xml:space="preserve">finančno </w:t>
      </w:r>
      <w:r w:rsidRPr="00746FE5">
        <w:rPr>
          <w:sz w:val="22"/>
          <w:szCs w:val="22"/>
        </w:rPr>
        <w:t>zavarovanje v obliki bančne garancije</w:t>
      </w:r>
      <w:r w:rsidR="00177A44">
        <w:rPr>
          <w:sz w:val="22"/>
          <w:szCs w:val="22"/>
        </w:rPr>
        <w:t>/kavcijsko zava</w:t>
      </w:r>
      <w:r w:rsidR="00AA380A">
        <w:rPr>
          <w:sz w:val="22"/>
          <w:szCs w:val="22"/>
        </w:rPr>
        <w:t>r</w:t>
      </w:r>
      <w:r w:rsidR="00177A44">
        <w:rPr>
          <w:sz w:val="22"/>
          <w:szCs w:val="22"/>
        </w:rPr>
        <w:t>o</w:t>
      </w:r>
      <w:r w:rsidR="00AA380A">
        <w:rPr>
          <w:sz w:val="22"/>
          <w:szCs w:val="22"/>
        </w:rPr>
        <w:t>vanje</w:t>
      </w:r>
      <w:r w:rsidRPr="00746FE5">
        <w:rPr>
          <w:sz w:val="22"/>
          <w:szCs w:val="22"/>
        </w:rPr>
        <w:t xml:space="preserve"> za dobro izvedbo pogodbenih obveznosti </w:t>
      </w:r>
      <w:r w:rsidRPr="004C7B1A">
        <w:rPr>
          <w:sz w:val="22"/>
          <w:szCs w:val="22"/>
        </w:rPr>
        <w:t xml:space="preserve">v višini </w:t>
      </w:r>
      <w:r w:rsidR="00AC7306" w:rsidRPr="004C7B1A">
        <w:rPr>
          <w:sz w:val="22"/>
          <w:szCs w:val="22"/>
        </w:rPr>
        <w:t>45</w:t>
      </w:r>
      <w:r w:rsidRPr="004C7B1A">
        <w:rPr>
          <w:sz w:val="22"/>
          <w:szCs w:val="22"/>
        </w:rPr>
        <w:t>.000,00 EUR</w:t>
      </w:r>
      <w:r w:rsidRPr="00601DCB">
        <w:rPr>
          <w:sz w:val="22"/>
          <w:szCs w:val="22"/>
        </w:rPr>
        <w:t>,</w:t>
      </w:r>
      <w:r w:rsidRPr="00746FE5">
        <w:rPr>
          <w:sz w:val="22"/>
          <w:szCs w:val="22"/>
        </w:rPr>
        <w:t xml:space="preserve"> </w:t>
      </w:r>
      <w:r w:rsidR="00AA380A">
        <w:rPr>
          <w:sz w:val="22"/>
          <w:szCs w:val="22"/>
        </w:rPr>
        <w:t xml:space="preserve">unovčljivo na prvi poziv brez ugovorov, </w:t>
      </w:r>
      <w:r w:rsidRPr="00746FE5">
        <w:rPr>
          <w:sz w:val="22"/>
          <w:szCs w:val="22"/>
        </w:rPr>
        <w:t xml:space="preserve">z veljavnostjo 60 dni po koncu trajanja </w:t>
      </w:r>
      <w:r>
        <w:rPr>
          <w:sz w:val="22"/>
          <w:szCs w:val="22"/>
        </w:rPr>
        <w:t>te pogodbe</w:t>
      </w:r>
      <w:r w:rsidRPr="00746FE5">
        <w:rPr>
          <w:sz w:val="22"/>
          <w:szCs w:val="22"/>
        </w:rPr>
        <w:t>. Če izvajalec ne predloži pravočasno in skladno s to pogodbo listin za zavarovanje posla, se šteje, da ta pogodba ni bil</w:t>
      </w:r>
      <w:r>
        <w:rPr>
          <w:sz w:val="22"/>
          <w:szCs w:val="22"/>
        </w:rPr>
        <w:t>a</w:t>
      </w:r>
      <w:r w:rsidRPr="00746FE5">
        <w:rPr>
          <w:sz w:val="22"/>
          <w:szCs w:val="22"/>
        </w:rPr>
        <w:t xml:space="preserve"> nikoli sklenjen</w:t>
      </w:r>
      <w:r>
        <w:rPr>
          <w:sz w:val="22"/>
          <w:szCs w:val="22"/>
        </w:rPr>
        <w:t>a.</w:t>
      </w:r>
    </w:p>
    <w:p w14:paraId="2C7F487F" w14:textId="77777777" w:rsidR="00CD5550" w:rsidRDefault="00CD5550" w:rsidP="004C28C1">
      <w:pPr>
        <w:spacing w:after="0"/>
        <w:rPr>
          <w:sz w:val="22"/>
          <w:szCs w:val="22"/>
        </w:rPr>
      </w:pPr>
    </w:p>
    <w:p w14:paraId="2A0D0661" w14:textId="58DD4806" w:rsidR="00CD5550" w:rsidRPr="00746FE5" w:rsidRDefault="00CD5550" w:rsidP="004C28C1">
      <w:pPr>
        <w:spacing w:after="0"/>
        <w:rPr>
          <w:sz w:val="22"/>
          <w:szCs w:val="22"/>
        </w:rPr>
      </w:pPr>
      <w:r w:rsidRPr="00746FE5">
        <w:rPr>
          <w:sz w:val="22"/>
          <w:szCs w:val="22"/>
        </w:rPr>
        <w:t xml:space="preserve">Naročnik lahko </w:t>
      </w:r>
      <w:r w:rsidR="002C4900">
        <w:rPr>
          <w:sz w:val="22"/>
          <w:szCs w:val="22"/>
        </w:rPr>
        <w:t xml:space="preserve">finančno </w:t>
      </w:r>
      <w:r w:rsidRPr="00746FE5">
        <w:rPr>
          <w:sz w:val="22"/>
          <w:szCs w:val="22"/>
        </w:rPr>
        <w:t>zavarovanje za dobro izvedbo pogodbenih obveznosti unovči pod pogoji:</w:t>
      </w:r>
    </w:p>
    <w:p w14:paraId="50BA93B3" w14:textId="0639BD5C" w:rsidR="00CD5550" w:rsidRPr="00746FE5" w:rsidRDefault="00CD5550" w:rsidP="004C28C1">
      <w:pPr>
        <w:pStyle w:val="ListParagraph"/>
        <w:numPr>
          <w:ilvl w:val="0"/>
          <w:numId w:val="17"/>
        </w:numPr>
        <w:spacing w:after="0"/>
        <w:contextualSpacing w:val="0"/>
        <w:rPr>
          <w:sz w:val="22"/>
          <w:szCs w:val="22"/>
        </w:rPr>
      </w:pPr>
      <w:r w:rsidRPr="00746FE5">
        <w:rPr>
          <w:sz w:val="22"/>
          <w:szCs w:val="22"/>
        </w:rPr>
        <w:t>da izvajalec svojih obveznosti do naročnika ne izpolni skladno s t</w:t>
      </w:r>
      <w:r>
        <w:rPr>
          <w:sz w:val="22"/>
          <w:szCs w:val="22"/>
        </w:rPr>
        <w:t>o pogodbo</w:t>
      </w:r>
      <w:r w:rsidR="00AD290F">
        <w:rPr>
          <w:sz w:val="22"/>
          <w:szCs w:val="22"/>
        </w:rPr>
        <w:t>;</w:t>
      </w:r>
    </w:p>
    <w:p w14:paraId="20C1196A" w14:textId="77777777" w:rsidR="00CD5550" w:rsidRPr="00746FE5" w:rsidRDefault="00CD5550" w:rsidP="004C28C1">
      <w:pPr>
        <w:pStyle w:val="ListParagraph"/>
        <w:numPr>
          <w:ilvl w:val="0"/>
          <w:numId w:val="17"/>
        </w:numPr>
        <w:spacing w:after="0"/>
        <w:contextualSpacing w:val="0"/>
        <w:rPr>
          <w:sz w:val="22"/>
          <w:szCs w:val="22"/>
        </w:rPr>
      </w:pPr>
      <w:r w:rsidRPr="00746FE5">
        <w:rPr>
          <w:sz w:val="22"/>
          <w:szCs w:val="22"/>
        </w:rPr>
        <w:t>če izvajalec preneha z izvajanjem predmeta javnega naročila;</w:t>
      </w:r>
    </w:p>
    <w:p w14:paraId="2AF8B3C0" w14:textId="77777777" w:rsidR="00CD5550" w:rsidRPr="00746FE5" w:rsidRDefault="00CD5550" w:rsidP="004C28C1">
      <w:pPr>
        <w:pStyle w:val="ListParagraph"/>
        <w:numPr>
          <w:ilvl w:val="0"/>
          <w:numId w:val="17"/>
        </w:numPr>
        <w:spacing w:after="0"/>
        <w:contextualSpacing w:val="0"/>
        <w:rPr>
          <w:rFonts w:eastAsia="Arial Unicode MS"/>
          <w:sz w:val="22"/>
          <w:szCs w:val="22"/>
          <w:lang w:eastAsia="sl-SI"/>
        </w:rPr>
      </w:pPr>
      <w:r w:rsidRPr="00746FE5">
        <w:rPr>
          <w:sz w:val="22"/>
          <w:szCs w:val="22"/>
        </w:rPr>
        <w:lastRenderedPageBreak/>
        <w:t xml:space="preserve">če bi naročnik odstopil </w:t>
      </w:r>
      <w:r>
        <w:rPr>
          <w:sz w:val="22"/>
          <w:szCs w:val="22"/>
        </w:rPr>
        <w:t xml:space="preserve">od pogodbe </w:t>
      </w:r>
      <w:r w:rsidRPr="00746FE5">
        <w:rPr>
          <w:sz w:val="22"/>
          <w:szCs w:val="22"/>
        </w:rPr>
        <w:t>zaradi kršitev</w:t>
      </w:r>
      <w:r>
        <w:rPr>
          <w:sz w:val="22"/>
          <w:szCs w:val="22"/>
        </w:rPr>
        <w:t xml:space="preserve"> pogodbenih</w:t>
      </w:r>
      <w:r w:rsidRPr="00746FE5">
        <w:rPr>
          <w:sz w:val="22"/>
          <w:szCs w:val="22"/>
        </w:rPr>
        <w:t xml:space="preserve"> obveznosti s strani izvajalca</w:t>
      </w:r>
      <w:r w:rsidRPr="00746FE5">
        <w:rPr>
          <w:rFonts w:eastAsia="Arial Unicode MS"/>
          <w:sz w:val="22"/>
          <w:szCs w:val="22"/>
          <w:lang w:eastAsia="sl-SI"/>
        </w:rPr>
        <w:t>.</w:t>
      </w:r>
    </w:p>
    <w:p w14:paraId="6100F383" w14:textId="77777777" w:rsidR="00980094" w:rsidRDefault="00980094" w:rsidP="004C28C1">
      <w:pPr>
        <w:spacing w:after="0"/>
        <w:rPr>
          <w:sz w:val="22"/>
          <w:szCs w:val="22"/>
          <w:lang w:eastAsia="sl-SI"/>
        </w:rPr>
      </w:pPr>
    </w:p>
    <w:p w14:paraId="666240C5" w14:textId="77777777" w:rsidR="000920FF" w:rsidRPr="00746FE5" w:rsidRDefault="000920FF" w:rsidP="004C28C1">
      <w:pPr>
        <w:spacing w:after="0"/>
        <w:rPr>
          <w:sz w:val="22"/>
          <w:szCs w:val="22"/>
          <w:lang w:eastAsia="sl-SI"/>
        </w:rPr>
      </w:pPr>
    </w:p>
    <w:p w14:paraId="0D813DF2" w14:textId="77777777"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t>OSTALA DOLOČILA</w:t>
      </w:r>
    </w:p>
    <w:p w14:paraId="32321A3F"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4725B89B" w14:textId="77777777" w:rsidR="00CD5550" w:rsidRDefault="00CD5550" w:rsidP="004C28C1">
      <w:pPr>
        <w:spacing w:after="0"/>
        <w:rPr>
          <w:sz w:val="22"/>
          <w:szCs w:val="22"/>
        </w:rPr>
      </w:pPr>
    </w:p>
    <w:p w14:paraId="0D27E45C" w14:textId="77777777" w:rsidR="00CD5550" w:rsidRPr="00746FE5" w:rsidRDefault="00CD5550" w:rsidP="004C28C1">
      <w:pPr>
        <w:spacing w:after="0"/>
        <w:rPr>
          <w:sz w:val="22"/>
          <w:szCs w:val="22"/>
        </w:rPr>
      </w:pPr>
      <w:r w:rsidRPr="00746FE5">
        <w:rPr>
          <w:sz w:val="22"/>
          <w:szCs w:val="22"/>
        </w:rPr>
        <w:t>Izvajalec se zavezuje, da ne bo razkrival naročnikovih zaupnih informacij. Za zaupno informacijo se šteje vsaka informacija v kakršnikoli obliki (pisni, ustni ali elektronski), za katero izvajalec izve v odnosu z naročnikom. Takšno informacijo lahko izvajalec razkrije samo:</w:t>
      </w:r>
    </w:p>
    <w:p w14:paraId="4E704CED" w14:textId="77777777" w:rsidR="00CD5550" w:rsidRPr="00746FE5" w:rsidRDefault="00CD5550" w:rsidP="004C28C1">
      <w:pPr>
        <w:numPr>
          <w:ilvl w:val="0"/>
          <w:numId w:val="16"/>
        </w:numPr>
        <w:spacing w:after="0"/>
        <w:rPr>
          <w:sz w:val="22"/>
          <w:szCs w:val="22"/>
        </w:rPr>
      </w:pPr>
      <w:r w:rsidRPr="00746FE5">
        <w:rPr>
          <w:sz w:val="22"/>
          <w:szCs w:val="22"/>
        </w:rPr>
        <w:t>če ima za razkritje izrecno pisno dovoljenje naročnika ali</w:t>
      </w:r>
    </w:p>
    <w:p w14:paraId="45440015" w14:textId="77777777" w:rsidR="00CD5550" w:rsidRPr="00746FE5" w:rsidRDefault="00CD5550" w:rsidP="004C28C1">
      <w:pPr>
        <w:numPr>
          <w:ilvl w:val="0"/>
          <w:numId w:val="16"/>
        </w:numPr>
        <w:spacing w:after="0"/>
        <w:rPr>
          <w:sz w:val="22"/>
          <w:szCs w:val="22"/>
        </w:rPr>
      </w:pPr>
      <w:r w:rsidRPr="00746FE5">
        <w:rPr>
          <w:sz w:val="22"/>
          <w:szCs w:val="22"/>
        </w:rPr>
        <w:t>če tako zahteva pristojno sodišče, oblastveni ali nadzorni organ.</w:t>
      </w:r>
    </w:p>
    <w:p w14:paraId="5CC3F341" w14:textId="77777777" w:rsidR="00CD5550" w:rsidRDefault="00CD5550" w:rsidP="004C28C1">
      <w:pPr>
        <w:spacing w:after="0"/>
        <w:rPr>
          <w:sz w:val="22"/>
          <w:szCs w:val="22"/>
        </w:rPr>
      </w:pPr>
    </w:p>
    <w:p w14:paraId="1B064DEB" w14:textId="519DEF78" w:rsidR="00CD5550" w:rsidRDefault="00CD5550" w:rsidP="004C28C1">
      <w:pPr>
        <w:spacing w:after="0"/>
        <w:rPr>
          <w:sz w:val="22"/>
          <w:szCs w:val="22"/>
        </w:rPr>
      </w:pPr>
      <w:r w:rsidRPr="00746FE5">
        <w:rPr>
          <w:sz w:val="22"/>
          <w:szCs w:val="22"/>
        </w:rPr>
        <w:t>Izvajalec potrjuje, da se zaveda svoje odškodninske in kazenske odgovornosti v primeru kršitve obveznosti varovanja zaupnih informacij.</w:t>
      </w:r>
    </w:p>
    <w:p w14:paraId="32F8A6A3" w14:textId="77777777" w:rsidR="00CF6D29" w:rsidRDefault="00CF6D29" w:rsidP="004C28C1">
      <w:pPr>
        <w:spacing w:after="0"/>
        <w:rPr>
          <w:sz w:val="22"/>
          <w:szCs w:val="22"/>
        </w:rPr>
      </w:pPr>
    </w:p>
    <w:p w14:paraId="5BE7E7E4" w14:textId="77777777" w:rsidR="00CD5550" w:rsidRDefault="00CD5550" w:rsidP="004C28C1">
      <w:pPr>
        <w:spacing w:after="0"/>
        <w:rPr>
          <w:sz w:val="22"/>
          <w:szCs w:val="22"/>
        </w:rPr>
      </w:pPr>
      <w:r w:rsidRPr="00746FE5">
        <w:rPr>
          <w:sz w:val="22"/>
          <w:szCs w:val="22"/>
        </w:rPr>
        <w:t>Obveznost varovanja zaupnih informacij velja tudi po prenehanju veljavnosti pogodbe.</w:t>
      </w:r>
    </w:p>
    <w:p w14:paraId="035AE795" w14:textId="77777777" w:rsidR="00BE5858" w:rsidRPr="00746FE5" w:rsidRDefault="00BE5858" w:rsidP="004C28C1">
      <w:pPr>
        <w:spacing w:after="0"/>
        <w:rPr>
          <w:sz w:val="22"/>
          <w:szCs w:val="22"/>
        </w:rPr>
      </w:pPr>
    </w:p>
    <w:p w14:paraId="30DEFD5A" w14:textId="77777777" w:rsidR="00CD5550" w:rsidRDefault="00CD5550" w:rsidP="004C28C1">
      <w:pPr>
        <w:spacing w:after="0"/>
        <w:rPr>
          <w:sz w:val="22"/>
          <w:szCs w:val="22"/>
        </w:rPr>
      </w:pPr>
      <w:r w:rsidRPr="00746FE5">
        <w:rPr>
          <w:sz w:val="22"/>
          <w:szCs w:val="22"/>
        </w:rPr>
        <w:t>Obveznost varovanja zaupnih podatkov v celoti obvezuje tudi morebitne podizvajalce in vse partnerje v morebitni skupni ponudbi.</w:t>
      </w:r>
    </w:p>
    <w:p w14:paraId="75AA21C9" w14:textId="77777777" w:rsidR="00CD5550" w:rsidRPr="00746FE5" w:rsidRDefault="00CD5550" w:rsidP="004C28C1">
      <w:pPr>
        <w:spacing w:after="0"/>
        <w:rPr>
          <w:sz w:val="22"/>
          <w:szCs w:val="22"/>
        </w:rPr>
      </w:pPr>
    </w:p>
    <w:p w14:paraId="1ADF0FC9"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7A6D5DEB" w14:textId="77777777" w:rsidR="00CD5550" w:rsidRDefault="00CD5550" w:rsidP="004C28C1">
      <w:pPr>
        <w:spacing w:after="0"/>
        <w:rPr>
          <w:sz w:val="22"/>
          <w:szCs w:val="22"/>
        </w:rPr>
      </w:pPr>
    </w:p>
    <w:p w14:paraId="50B900A6" w14:textId="7022242C" w:rsidR="00CD5550" w:rsidRDefault="00CD5550" w:rsidP="004C28C1">
      <w:pPr>
        <w:spacing w:after="0"/>
        <w:rPr>
          <w:sz w:val="22"/>
          <w:szCs w:val="22"/>
        </w:rPr>
      </w:pPr>
      <w:r w:rsidRPr="00746FE5">
        <w:rPr>
          <w:sz w:val="22"/>
          <w:szCs w:val="22"/>
        </w:rPr>
        <w:t>Zaupne podatke iz prejšnjega člena sme izvajalec uporabiti zgolj za namen izvršitve obveznosti, sprejetih na podlagi te pogodbe. Stranki sta sporazumni, da je iz namena uporabe izključena vključitev teh podatkov v katerikoli drug dokument, nadaljnje distribuiranje, shranjevanje, reproduciranje oziroma kakršnakoli drugačna oblika razpolaganja, ki ni nujno potrebna za izvedbo predmeta naročila.</w:t>
      </w:r>
    </w:p>
    <w:p w14:paraId="645AB8F1" w14:textId="77777777" w:rsidR="00CD5550" w:rsidRPr="00746FE5" w:rsidRDefault="00CD5550" w:rsidP="004C28C1">
      <w:pPr>
        <w:spacing w:after="0"/>
        <w:rPr>
          <w:sz w:val="22"/>
          <w:szCs w:val="22"/>
        </w:rPr>
      </w:pPr>
    </w:p>
    <w:p w14:paraId="0775F130"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52B266AC" w14:textId="77777777" w:rsidR="00CD5550" w:rsidRDefault="00CD5550" w:rsidP="004C28C1">
      <w:pPr>
        <w:spacing w:after="0"/>
        <w:rPr>
          <w:sz w:val="22"/>
          <w:szCs w:val="22"/>
        </w:rPr>
      </w:pPr>
    </w:p>
    <w:p w14:paraId="2119C315" w14:textId="77777777" w:rsidR="00CD5550" w:rsidRPr="00746FE5" w:rsidRDefault="00CD5550" w:rsidP="004C28C1">
      <w:pPr>
        <w:spacing w:after="0"/>
        <w:rPr>
          <w:sz w:val="22"/>
          <w:szCs w:val="22"/>
        </w:rPr>
      </w:pPr>
      <w:r w:rsidRPr="00746FE5">
        <w:rPr>
          <w:sz w:val="22"/>
          <w:szCs w:val="22"/>
        </w:rPr>
        <w:t>Izvajalec je dolžan svoje zaposlene, ki sodelujejo pri izvrševanju obveznosti po te</w:t>
      </w:r>
      <w:r>
        <w:rPr>
          <w:sz w:val="22"/>
          <w:szCs w:val="22"/>
        </w:rPr>
        <w:t xml:space="preserve">j pogodbi </w:t>
      </w:r>
      <w:r w:rsidRPr="00746FE5">
        <w:rPr>
          <w:sz w:val="22"/>
          <w:szCs w:val="22"/>
        </w:rPr>
        <w:t>obvestiti, da lahko pri svojem delu pridejo v stik z osebnimi podatki ali zaupnimi podatki, ki so jih dolžni varovati po določbah veljavne zakonodaje o varstvu osebnih podatkov, varstvu poslovnih skrivnosti in določbah te</w:t>
      </w:r>
      <w:r>
        <w:rPr>
          <w:sz w:val="22"/>
          <w:szCs w:val="22"/>
        </w:rPr>
        <w:t xml:space="preserve"> pogodbe. </w:t>
      </w:r>
      <w:r w:rsidRPr="00746FE5">
        <w:rPr>
          <w:sz w:val="22"/>
          <w:szCs w:val="22"/>
        </w:rPr>
        <w:t xml:space="preserve"> </w:t>
      </w:r>
    </w:p>
    <w:p w14:paraId="2FDA438A" w14:textId="77777777" w:rsidR="00CD5550" w:rsidRDefault="00CD5550" w:rsidP="004C28C1">
      <w:pPr>
        <w:spacing w:after="0"/>
        <w:rPr>
          <w:sz w:val="22"/>
          <w:szCs w:val="22"/>
        </w:rPr>
      </w:pPr>
    </w:p>
    <w:p w14:paraId="635DCE69" w14:textId="77777777" w:rsidR="00CD5550" w:rsidRDefault="00CD5550" w:rsidP="004C28C1">
      <w:pPr>
        <w:spacing w:after="0"/>
        <w:rPr>
          <w:sz w:val="22"/>
          <w:szCs w:val="22"/>
        </w:rPr>
      </w:pPr>
      <w:r w:rsidRPr="00746FE5">
        <w:rPr>
          <w:sz w:val="22"/>
          <w:szCs w:val="22"/>
        </w:rPr>
        <w:t>Izvajalec s podpisom te</w:t>
      </w:r>
      <w:r>
        <w:rPr>
          <w:sz w:val="22"/>
          <w:szCs w:val="22"/>
        </w:rPr>
        <w:t xml:space="preserve"> pogodbe </w:t>
      </w:r>
      <w:r w:rsidRPr="00746FE5">
        <w:rPr>
          <w:sz w:val="22"/>
          <w:szCs w:val="22"/>
        </w:rPr>
        <w:t>izjavlja, da izvaja ustrezne organizacijske, tehnične in logistično-tehnične postopke ter ukrepe, s katerimi se varujejo zaupni podatki v skladu z veljavnimi predpisi.</w:t>
      </w:r>
    </w:p>
    <w:p w14:paraId="2E24098B"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378EE1A7" w14:textId="77777777" w:rsidR="00CD5550" w:rsidRDefault="00CD5550" w:rsidP="004C28C1">
      <w:pPr>
        <w:spacing w:after="0"/>
        <w:rPr>
          <w:sz w:val="22"/>
          <w:szCs w:val="22"/>
        </w:rPr>
      </w:pPr>
    </w:p>
    <w:p w14:paraId="65F97645" w14:textId="1B816B82" w:rsidR="00980094" w:rsidRDefault="00CD5550" w:rsidP="004C28C1">
      <w:pPr>
        <w:spacing w:after="0"/>
        <w:rPr>
          <w:sz w:val="22"/>
          <w:szCs w:val="22"/>
        </w:rPr>
      </w:pPr>
      <w:r w:rsidRPr="00746FE5">
        <w:rPr>
          <w:sz w:val="22"/>
          <w:szCs w:val="22"/>
        </w:rPr>
        <w:t>V primeru kršitve določb o zaupnosti podatkov se izvajalec zavezuje plačati naročniku ne glede na dejansko škodo, ki je nastala naročniku</w:t>
      </w:r>
      <w:r w:rsidRPr="00601DCB">
        <w:rPr>
          <w:sz w:val="22"/>
          <w:szCs w:val="22"/>
        </w:rPr>
        <w:t xml:space="preserve">, pavšalno odškodnino v znesku </w:t>
      </w:r>
      <w:r w:rsidR="00601DCB">
        <w:rPr>
          <w:sz w:val="22"/>
          <w:szCs w:val="22"/>
        </w:rPr>
        <w:t>40</w:t>
      </w:r>
      <w:r w:rsidRPr="00601DCB">
        <w:rPr>
          <w:sz w:val="22"/>
          <w:szCs w:val="22"/>
        </w:rPr>
        <w:t>.000,00</w:t>
      </w:r>
      <w:r w:rsidRPr="0006710C">
        <w:rPr>
          <w:sz w:val="22"/>
          <w:szCs w:val="22"/>
        </w:rPr>
        <w:t xml:space="preserve"> </w:t>
      </w:r>
      <w:r w:rsidRPr="0006710C">
        <w:rPr>
          <w:sz w:val="22"/>
          <w:szCs w:val="22"/>
        </w:rPr>
        <w:lastRenderedPageBreak/>
        <w:t>EUR</w:t>
      </w:r>
      <w:r w:rsidRPr="00746FE5">
        <w:rPr>
          <w:sz w:val="22"/>
          <w:szCs w:val="22"/>
        </w:rPr>
        <w:t xml:space="preserve"> v 8 dneh od prejema pisnega poziva naročnika. Če bi bila dejanska škoda višja od pavšalne odškodnine, ima naročnik pravico zahtevati tudi razliko do popolne odškodnine. </w:t>
      </w:r>
    </w:p>
    <w:p w14:paraId="2DD6C800" w14:textId="77777777" w:rsidR="00980094" w:rsidRDefault="00980094" w:rsidP="004C28C1">
      <w:pPr>
        <w:spacing w:after="0"/>
        <w:rPr>
          <w:sz w:val="22"/>
          <w:szCs w:val="22"/>
        </w:rPr>
      </w:pPr>
    </w:p>
    <w:p w14:paraId="7F739A6E" w14:textId="2E3B23BD" w:rsidR="00CD5550" w:rsidRDefault="00CD5550" w:rsidP="004C28C1">
      <w:pPr>
        <w:spacing w:after="0"/>
        <w:rPr>
          <w:sz w:val="22"/>
          <w:szCs w:val="22"/>
        </w:rPr>
      </w:pPr>
      <w:r w:rsidRPr="00746FE5">
        <w:rPr>
          <w:sz w:val="22"/>
          <w:szCs w:val="22"/>
        </w:rPr>
        <w:t>Če se o višini nastale škode stranki ne moreta sporazumeti, o njej odloči stvarno pristojno sodišče v Ljubljani.</w:t>
      </w:r>
    </w:p>
    <w:p w14:paraId="7C8AD589" w14:textId="77777777" w:rsidR="00980094" w:rsidRPr="00746FE5" w:rsidRDefault="00980094" w:rsidP="004C28C1">
      <w:pPr>
        <w:spacing w:after="0"/>
        <w:rPr>
          <w:sz w:val="22"/>
          <w:szCs w:val="22"/>
        </w:rPr>
      </w:pPr>
    </w:p>
    <w:p w14:paraId="279B3C81" w14:textId="77777777" w:rsidR="00CD5550" w:rsidRPr="00746FE5" w:rsidRDefault="00CD5550" w:rsidP="004C28C1">
      <w:pPr>
        <w:pStyle w:val="ListParagraph"/>
        <w:numPr>
          <w:ilvl w:val="0"/>
          <w:numId w:val="13"/>
        </w:numPr>
        <w:spacing w:after="0"/>
        <w:contextualSpacing w:val="0"/>
        <w:rPr>
          <w:rFonts w:cs="Times New Roman"/>
          <w:b/>
          <w:sz w:val="22"/>
          <w:szCs w:val="22"/>
          <w:lang w:eastAsia="sl-SI"/>
        </w:rPr>
      </w:pPr>
      <w:r w:rsidRPr="00746FE5">
        <w:rPr>
          <w:rFonts w:cs="Times New Roman"/>
          <w:b/>
          <w:sz w:val="22"/>
          <w:szCs w:val="22"/>
          <w:lang w:eastAsia="sl-SI"/>
        </w:rPr>
        <w:t xml:space="preserve">ODSTOP OD </w:t>
      </w:r>
      <w:r w:rsidRPr="00EC0AB1">
        <w:rPr>
          <w:rFonts w:cs="Times New Roman"/>
          <w:b/>
          <w:sz w:val="22"/>
          <w:szCs w:val="22"/>
          <w:lang w:eastAsia="sl-SI"/>
        </w:rPr>
        <w:t>POGODBE</w:t>
      </w:r>
    </w:p>
    <w:p w14:paraId="31DB1F98" w14:textId="77777777" w:rsidR="00CD5550" w:rsidRPr="005A050E" w:rsidRDefault="00CD5550" w:rsidP="004C28C1">
      <w:pPr>
        <w:pStyle w:val="ListParagraph"/>
        <w:numPr>
          <w:ilvl w:val="1"/>
          <w:numId w:val="15"/>
        </w:numPr>
        <w:spacing w:after="0"/>
        <w:contextualSpacing w:val="0"/>
        <w:jc w:val="center"/>
        <w:rPr>
          <w:rFonts w:cs="Times New Roman"/>
          <w:b/>
          <w:sz w:val="22"/>
          <w:szCs w:val="22"/>
        </w:rPr>
      </w:pPr>
      <w:r w:rsidRPr="005A050E">
        <w:rPr>
          <w:rFonts w:cs="Times New Roman"/>
          <w:b/>
          <w:sz w:val="22"/>
          <w:szCs w:val="22"/>
        </w:rPr>
        <w:t>člen</w:t>
      </w:r>
    </w:p>
    <w:p w14:paraId="3E57D765" w14:textId="77777777" w:rsidR="00CD5550" w:rsidRDefault="00CD5550" w:rsidP="004C28C1">
      <w:pPr>
        <w:pStyle w:val="Standard"/>
        <w:jc w:val="both"/>
        <w:rPr>
          <w:rFonts w:asciiTheme="minorHAnsi" w:eastAsiaTheme="minorHAnsi" w:hAnsiTheme="minorHAnsi" w:cstheme="minorBidi"/>
          <w:kern w:val="0"/>
          <w:sz w:val="22"/>
          <w:szCs w:val="22"/>
          <w:lang w:eastAsia="en-US"/>
        </w:rPr>
      </w:pPr>
    </w:p>
    <w:p w14:paraId="4AEF1AFA" w14:textId="6674C6A1" w:rsidR="00CD5550" w:rsidRPr="00746FE5" w:rsidRDefault="00CD5550" w:rsidP="004C28C1">
      <w:pPr>
        <w:pStyle w:val="Standard"/>
        <w:jc w:val="both"/>
        <w:rPr>
          <w:rFonts w:asciiTheme="minorHAnsi" w:eastAsiaTheme="minorHAnsi" w:hAnsiTheme="minorHAnsi" w:cstheme="minorBidi"/>
          <w:kern w:val="0"/>
          <w:sz w:val="22"/>
          <w:szCs w:val="22"/>
          <w:lang w:eastAsia="en-US"/>
        </w:rPr>
      </w:pPr>
      <w:r>
        <w:rPr>
          <w:rFonts w:asciiTheme="minorHAnsi" w:eastAsiaTheme="minorHAnsi" w:hAnsiTheme="minorHAnsi" w:cstheme="minorBidi"/>
          <w:kern w:val="0"/>
          <w:sz w:val="22"/>
          <w:szCs w:val="22"/>
          <w:lang w:eastAsia="en-US"/>
        </w:rPr>
        <w:t xml:space="preserve">Naročnik lahko </w:t>
      </w:r>
      <w:r w:rsidR="00980094">
        <w:rPr>
          <w:rFonts w:asciiTheme="minorHAnsi" w:eastAsiaTheme="minorHAnsi" w:hAnsiTheme="minorHAnsi" w:cstheme="minorBidi"/>
          <w:kern w:val="0"/>
          <w:sz w:val="22"/>
          <w:szCs w:val="22"/>
          <w:lang w:eastAsia="en-US"/>
        </w:rPr>
        <w:t xml:space="preserve">takoj, brez odpovednega roka </w:t>
      </w:r>
      <w:r>
        <w:rPr>
          <w:rFonts w:asciiTheme="minorHAnsi" w:eastAsiaTheme="minorHAnsi" w:hAnsiTheme="minorHAnsi" w:cstheme="minorBidi"/>
          <w:kern w:val="0"/>
          <w:sz w:val="22"/>
          <w:szCs w:val="22"/>
          <w:lang w:eastAsia="en-US"/>
        </w:rPr>
        <w:t xml:space="preserve">odstopi od </w:t>
      </w:r>
      <w:r w:rsidR="004B4D68">
        <w:rPr>
          <w:rFonts w:asciiTheme="minorHAnsi" w:eastAsiaTheme="minorHAnsi" w:hAnsiTheme="minorHAnsi" w:cstheme="minorBidi"/>
          <w:kern w:val="0"/>
          <w:sz w:val="22"/>
          <w:szCs w:val="22"/>
          <w:lang w:eastAsia="en-US"/>
        </w:rPr>
        <w:t xml:space="preserve">te </w:t>
      </w:r>
      <w:r>
        <w:rPr>
          <w:rFonts w:asciiTheme="minorHAnsi" w:eastAsiaTheme="minorHAnsi" w:hAnsiTheme="minorHAnsi" w:cstheme="minorBidi"/>
          <w:kern w:val="0"/>
          <w:sz w:val="22"/>
          <w:szCs w:val="22"/>
          <w:lang w:eastAsia="en-US"/>
        </w:rPr>
        <w:t>pogodbe, č</w:t>
      </w:r>
      <w:r w:rsidRPr="00746FE5">
        <w:rPr>
          <w:rFonts w:asciiTheme="minorHAnsi" w:eastAsiaTheme="minorHAnsi" w:hAnsiTheme="minorHAnsi" w:cstheme="minorBidi"/>
          <w:kern w:val="0"/>
          <w:sz w:val="22"/>
          <w:szCs w:val="22"/>
          <w:lang w:eastAsia="en-US"/>
        </w:rPr>
        <w:t>e izvajalec:</w:t>
      </w:r>
    </w:p>
    <w:p w14:paraId="51EAC821" w14:textId="16E67B1B" w:rsidR="00CD5550" w:rsidRPr="00746FE5" w:rsidRDefault="00CD5550" w:rsidP="004C28C1">
      <w:pPr>
        <w:pStyle w:val="Standard"/>
        <w:numPr>
          <w:ilvl w:val="0"/>
          <w:numId w:val="17"/>
        </w:numPr>
        <w:jc w:val="both"/>
        <w:rPr>
          <w:rFonts w:asciiTheme="minorHAnsi" w:eastAsiaTheme="minorHAnsi" w:hAnsiTheme="minorHAnsi" w:cstheme="minorBidi"/>
          <w:kern w:val="0"/>
          <w:sz w:val="22"/>
          <w:szCs w:val="22"/>
          <w:lang w:eastAsia="en-US"/>
        </w:rPr>
      </w:pPr>
      <w:r w:rsidRPr="00746FE5">
        <w:rPr>
          <w:rFonts w:asciiTheme="minorHAnsi" w:eastAsiaTheme="minorHAnsi" w:hAnsiTheme="minorHAnsi" w:cstheme="minorBidi"/>
          <w:kern w:val="0"/>
          <w:sz w:val="22"/>
          <w:szCs w:val="22"/>
          <w:lang w:eastAsia="en-US"/>
        </w:rPr>
        <w:t>preneha izvajati storitve po tej pogodbi ali</w:t>
      </w:r>
    </w:p>
    <w:p w14:paraId="370C75A0" w14:textId="566C2B42" w:rsidR="00CD5550" w:rsidRDefault="00CD5550" w:rsidP="004C28C1">
      <w:pPr>
        <w:pStyle w:val="Standard"/>
        <w:numPr>
          <w:ilvl w:val="0"/>
          <w:numId w:val="17"/>
        </w:numPr>
        <w:jc w:val="both"/>
        <w:rPr>
          <w:rFonts w:asciiTheme="minorHAnsi" w:eastAsiaTheme="minorHAnsi" w:hAnsiTheme="minorHAnsi" w:cstheme="minorBidi"/>
          <w:kern w:val="0"/>
          <w:sz w:val="22"/>
          <w:szCs w:val="22"/>
          <w:lang w:eastAsia="en-US"/>
        </w:rPr>
      </w:pPr>
      <w:r w:rsidRPr="00746FE5">
        <w:rPr>
          <w:rFonts w:asciiTheme="minorHAnsi" w:eastAsiaTheme="minorHAnsi" w:hAnsiTheme="minorHAnsi" w:cstheme="minorBidi"/>
          <w:kern w:val="0"/>
          <w:sz w:val="22"/>
          <w:szCs w:val="22"/>
          <w:lang w:eastAsia="en-US"/>
        </w:rPr>
        <w:t>izvaja storitve v nasprotju z določili te</w:t>
      </w:r>
      <w:r>
        <w:rPr>
          <w:rFonts w:asciiTheme="minorHAnsi" w:eastAsiaTheme="minorHAnsi" w:hAnsiTheme="minorHAnsi" w:cstheme="minorBidi"/>
          <w:kern w:val="0"/>
          <w:sz w:val="22"/>
          <w:szCs w:val="22"/>
          <w:lang w:eastAsia="en-US"/>
        </w:rPr>
        <w:t xml:space="preserve"> </w:t>
      </w:r>
      <w:r w:rsidRPr="00746FE5">
        <w:rPr>
          <w:rFonts w:asciiTheme="minorHAnsi" w:eastAsiaTheme="minorHAnsi" w:hAnsiTheme="minorHAnsi" w:cstheme="minorBidi"/>
          <w:kern w:val="0"/>
          <w:sz w:val="22"/>
          <w:szCs w:val="22"/>
          <w:lang w:eastAsia="en-US"/>
        </w:rPr>
        <w:t xml:space="preserve">pogodbe </w:t>
      </w:r>
      <w:r>
        <w:rPr>
          <w:rFonts w:asciiTheme="minorHAnsi" w:eastAsiaTheme="minorHAnsi" w:hAnsiTheme="minorHAnsi" w:cstheme="minorBidi"/>
          <w:kern w:val="0"/>
          <w:sz w:val="22"/>
          <w:szCs w:val="22"/>
          <w:lang w:eastAsia="en-US"/>
        </w:rPr>
        <w:t xml:space="preserve"> ali</w:t>
      </w:r>
    </w:p>
    <w:p w14:paraId="74095A95" w14:textId="62580E7D" w:rsidR="00CD5550" w:rsidRDefault="00CD5550" w:rsidP="004C28C1">
      <w:pPr>
        <w:pStyle w:val="Standard"/>
        <w:numPr>
          <w:ilvl w:val="0"/>
          <w:numId w:val="17"/>
        </w:numPr>
        <w:jc w:val="both"/>
        <w:rPr>
          <w:rFonts w:asciiTheme="minorHAnsi" w:eastAsiaTheme="minorHAnsi" w:hAnsiTheme="minorHAnsi" w:cstheme="minorBidi"/>
          <w:kern w:val="0"/>
          <w:sz w:val="22"/>
          <w:szCs w:val="22"/>
          <w:lang w:eastAsia="en-US"/>
        </w:rPr>
      </w:pPr>
      <w:r>
        <w:rPr>
          <w:rFonts w:asciiTheme="minorHAnsi" w:eastAsiaTheme="minorHAnsi" w:hAnsiTheme="minorHAnsi" w:cstheme="minorBidi"/>
          <w:kern w:val="0"/>
          <w:sz w:val="22"/>
          <w:szCs w:val="22"/>
          <w:lang w:eastAsia="en-US"/>
        </w:rPr>
        <w:t>pri delu ne upošteva veljavne slovenske zakonodaje in pri tem nastane škoda ali</w:t>
      </w:r>
    </w:p>
    <w:p w14:paraId="7887C27C" w14:textId="1777CF7E" w:rsidR="005C24EC" w:rsidRPr="00746FE5" w:rsidRDefault="005C24EC" w:rsidP="004C28C1">
      <w:pPr>
        <w:pStyle w:val="Standard"/>
        <w:numPr>
          <w:ilvl w:val="0"/>
          <w:numId w:val="17"/>
        </w:numPr>
        <w:jc w:val="both"/>
        <w:rPr>
          <w:rFonts w:asciiTheme="minorHAnsi" w:eastAsiaTheme="minorHAnsi" w:hAnsiTheme="minorHAnsi" w:cstheme="minorBidi"/>
          <w:kern w:val="0"/>
          <w:sz w:val="22"/>
          <w:szCs w:val="22"/>
          <w:lang w:eastAsia="en-US"/>
        </w:rPr>
      </w:pPr>
      <w:r w:rsidRPr="005C24EC">
        <w:rPr>
          <w:rFonts w:asciiTheme="minorHAnsi" w:eastAsiaTheme="minorHAnsi" w:hAnsiTheme="minorHAnsi" w:cstheme="minorBidi"/>
          <w:kern w:val="0"/>
          <w:sz w:val="22"/>
          <w:szCs w:val="22"/>
          <w:lang w:eastAsia="en-US"/>
        </w:rPr>
        <w:t xml:space="preserve">ne izkazuje dolžnega prizadevanja za posredovanje pri sklenitvi </w:t>
      </w:r>
      <w:r w:rsidR="004B4D68">
        <w:rPr>
          <w:rFonts w:asciiTheme="minorHAnsi" w:eastAsiaTheme="minorHAnsi" w:hAnsiTheme="minorHAnsi" w:cstheme="minorBidi"/>
          <w:kern w:val="0"/>
          <w:sz w:val="22"/>
          <w:szCs w:val="22"/>
          <w:lang w:eastAsia="en-US"/>
        </w:rPr>
        <w:t xml:space="preserve">prodajne </w:t>
      </w:r>
      <w:r w:rsidRPr="005C24EC">
        <w:rPr>
          <w:rFonts w:asciiTheme="minorHAnsi" w:eastAsiaTheme="minorHAnsi" w:hAnsiTheme="minorHAnsi" w:cstheme="minorBidi"/>
          <w:kern w:val="0"/>
          <w:sz w:val="22"/>
          <w:szCs w:val="22"/>
          <w:lang w:eastAsia="en-US"/>
        </w:rPr>
        <w:t>pogodbe ali drugih storitev, ki jih je prevzel na temelju te pogodbe</w:t>
      </w:r>
      <w:r w:rsidR="00E301B2">
        <w:rPr>
          <w:rFonts w:asciiTheme="minorHAnsi" w:eastAsiaTheme="minorHAnsi" w:hAnsiTheme="minorHAnsi" w:cstheme="minorBidi"/>
          <w:kern w:val="0"/>
          <w:sz w:val="22"/>
          <w:szCs w:val="22"/>
          <w:lang w:eastAsia="en-US"/>
        </w:rPr>
        <w:t xml:space="preserve"> </w:t>
      </w:r>
      <w:r w:rsidRPr="005C24EC">
        <w:rPr>
          <w:rFonts w:asciiTheme="minorHAnsi" w:eastAsiaTheme="minorHAnsi" w:hAnsiTheme="minorHAnsi" w:cstheme="minorBidi"/>
          <w:kern w:val="0"/>
          <w:sz w:val="22"/>
          <w:szCs w:val="22"/>
          <w:lang w:eastAsia="en-US"/>
        </w:rPr>
        <w:t xml:space="preserve"> ali opravlja delo</w:t>
      </w:r>
      <w:r>
        <w:rPr>
          <w:rFonts w:asciiTheme="minorHAnsi" w:eastAsiaTheme="minorHAnsi" w:hAnsiTheme="minorHAnsi" w:cstheme="minorBidi"/>
          <w:kern w:val="0"/>
          <w:sz w:val="22"/>
          <w:szCs w:val="22"/>
          <w:lang w:eastAsia="en-US"/>
        </w:rPr>
        <w:t xml:space="preserve"> nekvalitetno in nestrokovno ali</w:t>
      </w:r>
    </w:p>
    <w:p w14:paraId="43418351" w14:textId="68790CC1" w:rsidR="004B4D68" w:rsidRDefault="00CD5550" w:rsidP="004C28C1">
      <w:pPr>
        <w:pStyle w:val="ListParagraph"/>
        <w:numPr>
          <w:ilvl w:val="0"/>
          <w:numId w:val="17"/>
        </w:numPr>
        <w:spacing w:after="0"/>
        <w:contextualSpacing w:val="0"/>
        <w:rPr>
          <w:sz w:val="22"/>
          <w:szCs w:val="22"/>
          <w:lang w:eastAsia="sl-SI"/>
        </w:rPr>
      </w:pPr>
      <w:r w:rsidRPr="00746FE5">
        <w:rPr>
          <w:sz w:val="22"/>
          <w:szCs w:val="22"/>
          <w:lang w:eastAsia="sl-SI"/>
        </w:rPr>
        <w:t xml:space="preserve">je nad izvajalcem pričet stečajni postopek, postopek prisilne poravnave ali kakršenkoli drug postopek prenehanja skladno z Zakonom o finančnem poslovanju, postopkih zaradi insolventnosti in prisilnem prenehanju ali če je zoper izvajalca začet postopek izvršbe, ki bi lahko kakorkoli ogrozil pravilno in pravočasno izvedbo </w:t>
      </w:r>
      <w:r w:rsidR="00DA0403">
        <w:rPr>
          <w:sz w:val="22"/>
          <w:szCs w:val="22"/>
          <w:lang w:eastAsia="sl-SI"/>
        </w:rPr>
        <w:t>predmeta tega naročila.</w:t>
      </w:r>
    </w:p>
    <w:p w14:paraId="074E4AA0" w14:textId="77777777" w:rsidR="00DA0403" w:rsidRDefault="00DA0403" w:rsidP="00AF2466">
      <w:pPr>
        <w:spacing w:after="0"/>
        <w:rPr>
          <w:sz w:val="22"/>
          <w:szCs w:val="22"/>
        </w:rPr>
      </w:pPr>
    </w:p>
    <w:p w14:paraId="5ACCA3AE" w14:textId="06EB2DF2" w:rsidR="00CD5550" w:rsidRPr="00AF2466" w:rsidRDefault="00CD5550" w:rsidP="00AF2466">
      <w:pPr>
        <w:spacing w:after="0"/>
        <w:rPr>
          <w:sz w:val="22"/>
          <w:szCs w:val="22"/>
        </w:rPr>
      </w:pPr>
      <w:r w:rsidRPr="00AF2466">
        <w:rPr>
          <w:sz w:val="22"/>
          <w:szCs w:val="22"/>
        </w:rPr>
        <w:t>Naročnik obvesti izvajalca o kršitvah in odstopu od pogodbe pisno, priporočeno s povratnico. Pogodba preneha veljati takoj po prejemu pisne odpovedi.</w:t>
      </w:r>
    </w:p>
    <w:p w14:paraId="77B03B80" w14:textId="77777777" w:rsidR="00CD5550" w:rsidRPr="00746FE5" w:rsidRDefault="00CD5550" w:rsidP="004C28C1">
      <w:pPr>
        <w:pStyle w:val="Standard"/>
        <w:jc w:val="both"/>
        <w:rPr>
          <w:rFonts w:asciiTheme="minorHAnsi" w:eastAsiaTheme="minorHAnsi" w:hAnsiTheme="minorHAnsi" w:cstheme="minorBidi"/>
          <w:kern w:val="0"/>
          <w:sz w:val="22"/>
          <w:szCs w:val="22"/>
          <w:lang w:eastAsia="en-US"/>
        </w:rPr>
      </w:pPr>
    </w:p>
    <w:p w14:paraId="2D1A5569" w14:textId="77336EC9" w:rsidR="00BF2F9B" w:rsidRPr="00BF2F9B" w:rsidRDefault="00CD5550" w:rsidP="004C7B1A">
      <w:pPr>
        <w:pStyle w:val="Standard"/>
        <w:jc w:val="both"/>
        <w:rPr>
          <w:sz w:val="22"/>
          <w:szCs w:val="22"/>
        </w:rPr>
      </w:pPr>
      <w:r w:rsidRPr="00746FE5">
        <w:rPr>
          <w:rFonts w:asciiTheme="minorHAnsi" w:eastAsiaTheme="minorHAnsi" w:hAnsiTheme="minorHAnsi" w:cstheme="minorBidi"/>
          <w:kern w:val="0"/>
          <w:sz w:val="22"/>
          <w:szCs w:val="22"/>
          <w:lang w:eastAsia="en-US"/>
        </w:rPr>
        <w:t xml:space="preserve">Izvajalec lahko </w:t>
      </w:r>
      <w:r>
        <w:rPr>
          <w:rFonts w:asciiTheme="minorHAnsi" w:eastAsiaTheme="minorHAnsi" w:hAnsiTheme="minorHAnsi" w:cstheme="minorBidi"/>
          <w:kern w:val="0"/>
          <w:sz w:val="22"/>
          <w:szCs w:val="22"/>
          <w:lang w:eastAsia="en-US"/>
        </w:rPr>
        <w:t xml:space="preserve">odstopi od </w:t>
      </w:r>
      <w:r w:rsidRPr="00746FE5">
        <w:rPr>
          <w:rFonts w:asciiTheme="minorHAnsi" w:eastAsiaTheme="minorHAnsi" w:hAnsiTheme="minorHAnsi" w:cstheme="minorBidi"/>
          <w:kern w:val="0"/>
          <w:sz w:val="22"/>
          <w:szCs w:val="22"/>
          <w:lang w:eastAsia="en-US"/>
        </w:rPr>
        <w:t>t</w:t>
      </w:r>
      <w:r>
        <w:rPr>
          <w:rFonts w:asciiTheme="minorHAnsi" w:eastAsiaTheme="minorHAnsi" w:hAnsiTheme="minorHAnsi" w:cstheme="minorBidi"/>
          <w:kern w:val="0"/>
          <w:sz w:val="22"/>
          <w:szCs w:val="22"/>
          <w:lang w:eastAsia="en-US"/>
        </w:rPr>
        <w:t xml:space="preserve">e </w:t>
      </w:r>
      <w:r w:rsidRPr="00746FE5">
        <w:rPr>
          <w:rFonts w:asciiTheme="minorHAnsi" w:eastAsiaTheme="minorHAnsi" w:hAnsiTheme="minorHAnsi" w:cstheme="minorBidi"/>
          <w:kern w:val="0"/>
          <w:sz w:val="22"/>
          <w:szCs w:val="22"/>
          <w:lang w:eastAsia="en-US"/>
        </w:rPr>
        <w:t>pogodb</w:t>
      </w:r>
      <w:r>
        <w:rPr>
          <w:rFonts w:asciiTheme="minorHAnsi" w:eastAsiaTheme="minorHAnsi" w:hAnsiTheme="minorHAnsi" w:cstheme="minorBidi"/>
          <w:kern w:val="0"/>
          <w:sz w:val="22"/>
          <w:szCs w:val="22"/>
          <w:lang w:eastAsia="en-US"/>
        </w:rPr>
        <w:t>e</w:t>
      </w:r>
      <w:r w:rsidRPr="00746FE5">
        <w:rPr>
          <w:rFonts w:asciiTheme="minorHAnsi" w:eastAsiaTheme="minorHAnsi" w:hAnsiTheme="minorHAnsi" w:cstheme="minorBidi"/>
          <w:kern w:val="0"/>
          <w:sz w:val="22"/>
          <w:szCs w:val="22"/>
          <w:lang w:eastAsia="en-US"/>
        </w:rPr>
        <w:t xml:space="preserve">, če je naročnik v zamudi s plačilom več kot 3 mesece in kljub pisnemu opominu izvajalca ne poravna zapadlih obveznosti. </w:t>
      </w:r>
    </w:p>
    <w:p w14:paraId="1DB906CC" w14:textId="77777777" w:rsidR="00061378" w:rsidRDefault="00061378" w:rsidP="004C28C1">
      <w:pPr>
        <w:pStyle w:val="Bodytext22"/>
        <w:shd w:val="clear" w:color="auto" w:fill="auto"/>
        <w:tabs>
          <w:tab w:val="left" w:pos="378"/>
        </w:tabs>
        <w:spacing w:line="240" w:lineRule="auto"/>
        <w:ind w:right="580" w:firstLine="0"/>
      </w:pPr>
    </w:p>
    <w:p w14:paraId="086AB76E" w14:textId="02250B42" w:rsidR="00BF2F9B" w:rsidRDefault="00FB3109" w:rsidP="00FB3109">
      <w:pPr>
        <w:spacing w:after="0"/>
        <w:rPr>
          <w:rFonts w:cs="Times New Roman"/>
          <w:sz w:val="22"/>
          <w:szCs w:val="22"/>
        </w:rPr>
      </w:pPr>
      <w:r w:rsidRPr="00746FE5">
        <w:rPr>
          <w:rFonts w:cs="Times New Roman"/>
          <w:sz w:val="22"/>
          <w:szCs w:val="22"/>
        </w:rPr>
        <w:t xml:space="preserve">Naročnik lahko odpove </w:t>
      </w:r>
      <w:r>
        <w:rPr>
          <w:rFonts w:cs="Times New Roman"/>
          <w:sz w:val="22"/>
          <w:szCs w:val="22"/>
        </w:rPr>
        <w:t>to pogodbo kadarkoli</w:t>
      </w:r>
      <w:r w:rsidRPr="00746FE5">
        <w:rPr>
          <w:rFonts w:cs="Times New Roman"/>
          <w:sz w:val="22"/>
          <w:szCs w:val="22"/>
        </w:rPr>
        <w:t>, brez da bi navajal razloge</w:t>
      </w:r>
      <w:r>
        <w:rPr>
          <w:rFonts w:cs="Times New Roman"/>
          <w:sz w:val="22"/>
          <w:szCs w:val="22"/>
        </w:rPr>
        <w:t>,</w:t>
      </w:r>
      <w:r w:rsidRPr="00746FE5">
        <w:rPr>
          <w:rFonts w:cs="Times New Roman"/>
          <w:sz w:val="22"/>
          <w:szCs w:val="22"/>
        </w:rPr>
        <w:t xml:space="preserve"> s trimesečnim odpovednim rokom. Rok prične teči z dnem, ko izvajalec prejme pisno odpoved naročnika.</w:t>
      </w:r>
    </w:p>
    <w:p w14:paraId="798E691C" w14:textId="77777777" w:rsidR="00D1458A" w:rsidRPr="00746FE5" w:rsidRDefault="00D1458A" w:rsidP="004C28C1">
      <w:pPr>
        <w:spacing w:after="0"/>
        <w:rPr>
          <w:rFonts w:cs="Times New Roman"/>
          <w:sz w:val="22"/>
          <w:szCs w:val="22"/>
        </w:rPr>
      </w:pPr>
    </w:p>
    <w:p w14:paraId="5C10FEF5" w14:textId="77777777"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t>PROTIKORUPCIJSKA KLAVZULA</w:t>
      </w:r>
    </w:p>
    <w:p w14:paraId="3093D550"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326B1F7A" w14:textId="77777777" w:rsidR="00CD5550" w:rsidRDefault="00CD5550" w:rsidP="004C28C1">
      <w:pPr>
        <w:widowControl/>
        <w:spacing w:after="0"/>
        <w:rPr>
          <w:sz w:val="22"/>
          <w:szCs w:val="22"/>
        </w:rPr>
      </w:pPr>
    </w:p>
    <w:p w14:paraId="52A354C0" w14:textId="77777777" w:rsidR="00CD5550" w:rsidRPr="00746FE5" w:rsidRDefault="00CD5550" w:rsidP="004C28C1">
      <w:pPr>
        <w:widowControl/>
        <w:spacing w:after="0"/>
        <w:rPr>
          <w:sz w:val="22"/>
          <w:szCs w:val="22"/>
        </w:rPr>
      </w:pPr>
      <w:r w:rsidRPr="00746FE5">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5EF723E3" w14:textId="77777777" w:rsidR="00CD5550" w:rsidRPr="00BC230E" w:rsidRDefault="00CD5550" w:rsidP="004C28C1">
      <w:pPr>
        <w:pStyle w:val="ListParagraph"/>
        <w:widowControl/>
        <w:numPr>
          <w:ilvl w:val="0"/>
          <w:numId w:val="21"/>
        </w:numPr>
        <w:spacing w:after="0"/>
        <w:rPr>
          <w:sz w:val="22"/>
          <w:szCs w:val="22"/>
        </w:rPr>
      </w:pPr>
      <w:r w:rsidRPr="00BC230E">
        <w:rPr>
          <w:sz w:val="22"/>
          <w:szCs w:val="22"/>
        </w:rPr>
        <w:t xml:space="preserve">pridobitev posla ali </w:t>
      </w:r>
    </w:p>
    <w:p w14:paraId="4A28A902" w14:textId="77777777" w:rsidR="00CD5550" w:rsidRPr="00BC230E" w:rsidRDefault="00CD5550" w:rsidP="004C28C1">
      <w:pPr>
        <w:pStyle w:val="ListParagraph"/>
        <w:widowControl/>
        <w:numPr>
          <w:ilvl w:val="0"/>
          <w:numId w:val="21"/>
        </w:numPr>
        <w:spacing w:after="0"/>
        <w:rPr>
          <w:sz w:val="22"/>
          <w:szCs w:val="22"/>
        </w:rPr>
      </w:pPr>
      <w:r w:rsidRPr="00BC230E">
        <w:rPr>
          <w:sz w:val="22"/>
          <w:szCs w:val="22"/>
        </w:rPr>
        <w:t xml:space="preserve">za sklenitev posla pod ugodnejšimi pogoji ali </w:t>
      </w:r>
    </w:p>
    <w:p w14:paraId="14E8A0FF" w14:textId="77777777" w:rsidR="00CD5550" w:rsidRPr="00BC230E" w:rsidRDefault="00CD5550" w:rsidP="004C28C1">
      <w:pPr>
        <w:pStyle w:val="ListParagraph"/>
        <w:widowControl/>
        <w:numPr>
          <w:ilvl w:val="0"/>
          <w:numId w:val="21"/>
        </w:numPr>
        <w:spacing w:after="0"/>
        <w:rPr>
          <w:sz w:val="22"/>
          <w:szCs w:val="22"/>
        </w:rPr>
      </w:pPr>
      <w:r w:rsidRPr="00BC230E">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3B75265C" w14:textId="77777777" w:rsidR="00CD5550" w:rsidRPr="00746FE5" w:rsidRDefault="00CD5550" w:rsidP="004C28C1">
      <w:pPr>
        <w:widowControl/>
        <w:spacing w:after="0"/>
        <w:rPr>
          <w:sz w:val="22"/>
          <w:szCs w:val="22"/>
        </w:rPr>
      </w:pPr>
    </w:p>
    <w:p w14:paraId="184D7B74" w14:textId="77777777" w:rsidR="00CD5550" w:rsidRPr="00746FE5" w:rsidRDefault="00CD5550" w:rsidP="004C28C1">
      <w:pPr>
        <w:widowControl/>
        <w:spacing w:after="0"/>
        <w:rPr>
          <w:sz w:val="22"/>
          <w:szCs w:val="22"/>
        </w:rPr>
      </w:pPr>
      <w:r w:rsidRPr="00746FE5">
        <w:rPr>
          <w:sz w:val="22"/>
          <w:szCs w:val="22"/>
        </w:rPr>
        <w:t>V primeru kršitve ali poskusa kršitve te klavzule je že sklenjena pogodba nična. V kolikor se pogodba še ni pričela uporabljati, se šteje, da pogodba ni bila sklenjena.</w:t>
      </w:r>
    </w:p>
    <w:p w14:paraId="6F85D76C" w14:textId="77777777" w:rsidR="00CD5550" w:rsidRPr="00746FE5" w:rsidRDefault="00CD5550" w:rsidP="004C28C1">
      <w:pPr>
        <w:widowControl/>
        <w:spacing w:after="0"/>
        <w:rPr>
          <w:sz w:val="22"/>
          <w:szCs w:val="22"/>
        </w:rPr>
      </w:pPr>
    </w:p>
    <w:p w14:paraId="7CA6329B" w14:textId="77777777" w:rsidR="00CD5550" w:rsidRDefault="00CD5550" w:rsidP="004C28C1">
      <w:pPr>
        <w:widowControl/>
        <w:spacing w:after="0"/>
        <w:rPr>
          <w:sz w:val="22"/>
          <w:szCs w:val="22"/>
        </w:rPr>
      </w:pPr>
      <w:r w:rsidRPr="00746FE5">
        <w:rPr>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3B04214B" w14:textId="77777777" w:rsidR="004B4D68" w:rsidRPr="00746FE5" w:rsidRDefault="004B4D68" w:rsidP="004C28C1">
      <w:pPr>
        <w:widowControl/>
        <w:spacing w:after="0"/>
        <w:rPr>
          <w:sz w:val="22"/>
          <w:szCs w:val="22"/>
        </w:rPr>
      </w:pPr>
    </w:p>
    <w:p w14:paraId="37750587" w14:textId="5E4EE730" w:rsidR="00CD5550" w:rsidRPr="00746FE5" w:rsidRDefault="00CD5550" w:rsidP="004C28C1">
      <w:pPr>
        <w:widowControl/>
        <w:spacing w:after="0"/>
        <w:rPr>
          <w:sz w:val="22"/>
          <w:szCs w:val="22"/>
        </w:rPr>
      </w:pPr>
      <w:r w:rsidRPr="00746FE5">
        <w:rPr>
          <w:sz w:val="22"/>
          <w:szCs w:val="22"/>
        </w:rPr>
        <w:t>Strank</w:t>
      </w:r>
      <w:r w:rsidR="00980094">
        <w:rPr>
          <w:sz w:val="22"/>
          <w:szCs w:val="22"/>
        </w:rPr>
        <w:t>i</w:t>
      </w:r>
      <w:r w:rsidRPr="00746FE5">
        <w:rPr>
          <w:sz w:val="22"/>
          <w:szCs w:val="22"/>
        </w:rPr>
        <w:t xml:space="preserve"> se strinja</w:t>
      </w:r>
      <w:r w:rsidR="00980094">
        <w:rPr>
          <w:sz w:val="22"/>
          <w:szCs w:val="22"/>
        </w:rPr>
        <w:t>ta</w:t>
      </w:r>
      <w:r w:rsidRPr="00746FE5">
        <w:rPr>
          <w:sz w:val="22"/>
          <w:szCs w:val="22"/>
        </w:rPr>
        <w:t>, da bo</w:t>
      </w:r>
      <w:r w:rsidR="00980094">
        <w:rPr>
          <w:sz w:val="22"/>
          <w:szCs w:val="22"/>
        </w:rPr>
        <w:t>sta</w:t>
      </w:r>
      <w:r w:rsidRPr="00746FE5">
        <w:rPr>
          <w:sz w:val="22"/>
          <w:szCs w:val="22"/>
        </w:rPr>
        <w:t xml:space="preserve"> v celotnem času veljavnosti te pogodbe ravnal</w:t>
      </w:r>
      <w:r w:rsidR="00980094">
        <w:rPr>
          <w:sz w:val="22"/>
          <w:szCs w:val="22"/>
        </w:rPr>
        <w:t>i</w:t>
      </w:r>
      <w:r w:rsidRPr="00746FE5">
        <w:rPr>
          <w:sz w:val="22"/>
          <w:szCs w:val="22"/>
        </w:rPr>
        <w:t xml:space="preserve"> skladno z veljavno verzijo pravil ICC (</w:t>
      </w:r>
      <w:proofErr w:type="spellStart"/>
      <w:r w:rsidRPr="00746FE5">
        <w:rPr>
          <w:sz w:val="22"/>
          <w:szCs w:val="22"/>
        </w:rPr>
        <w:t>International</w:t>
      </w:r>
      <w:proofErr w:type="spellEnd"/>
      <w:r w:rsidRPr="00746FE5">
        <w:rPr>
          <w:sz w:val="22"/>
          <w:szCs w:val="22"/>
        </w:rPr>
        <w:t xml:space="preserve"> </w:t>
      </w:r>
      <w:proofErr w:type="spellStart"/>
      <w:r w:rsidRPr="00746FE5">
        <w:rPr>
          <w:sz w:val="22"/>
          <w:szCs w:val="22"/>
        </w:rPr>
        <w:t>Chamber</w:t>
      </w:r>
      <w:proofErr w:type="spellEnd"/>
      <w:r w:rsidRPr="00746FE5">
        <w:rPr>
          <w:sz w:val="22"/>
          <w:szCs w:val="22"/>
        </w:rPr>
        <w:t xml:space="preserve"> </w:t>
      </w:r>
      <w:proofErr w:type="spellStart"/>
      <w:r w:rsidRPr="00746FE5">
        <w:rPr>
          <w:sz w:val="22"/>
          <w:szCs w:val="22"/>
        </w:rPr>
        <w:t>of</w:t>
      </w:r>
      <w:proofErr w:type="spellEnd"/>
      <w:r w:rsidRPr="00746FE5">
        <w:rPr>
          <w:sz w:val="22"/>
          <w:szCs w:val="22"/>
        </w:rPr>
        <w:t xml:space="preserve"> Commerce), ki se nanašajo na ravnanje in priporočila za boj proti izsiljevanju in podkupovanju pri mednarodnih poslovnih transakcijah, in da bo</w:t>
      </w:r>
      <w:r w:rsidR="00980094">
        <w:rPr>
          <w:sz w:val="22"/>
          <w:szCs w:val="22"/>
        </w:rPr>
        <w:t>sta</w:t>
      </w:r>
      <w:r w:rsidRPr="00746FE5">
        <w:rPr>
          <w:sz w:val="22"/>
          <w:szCs w:val="22"/>
        </w:rPr>
        <w:t xml:space="preserve"> zagotovil</w:t>
      </w:r>
      <w:r w:rsidR="00980094">
        <w:rPr>
          <w:sz w:val="22"/>
          <w:szCs w:val="22"/>
        </w:rPr>
        <w:t>i</w:t>
      </w:r>
      <w:r w:rsidRPr="00746FE5">
        <w:rPr>
          <w:sz w:val="22"/>
          <w:szCs w:val="22"/>
        </w:rPr>
        <w:t>, da bodo tudi nj</w:t>
      </w:r>
      <w:r w:rsidR="00980094">
        <w:rPr>
          <w:sz w:val="22"/>
          <w:szCs w:val="22"/>
        </w:rPr>
        <w:t>un</w:t>
      </w:r>
      <w:r w:rsidRPr="00746FE5">
        <w:rPr>
          <w:sz w:val="22"/>
          <w:szCs w:val="22"/>
        </w:rPr>
        <w:t>i podizvajalci, zaposleni in zastopniki ravnali skladno z vsakokratno veljavno verzijo pravil ICC. Omenjena pravila so sestavni del te pogodbe, kot da bi bile v celoti napisane v njej.</w:t>
      </w:r>
    </w:p>
    <w:p w14:paraId="1F61D912" w14:textId="77777777" w:rsidR="00CD5550" w:rsidRPr="00746FE5" w:rsidRDefault="00CD5550" w:rsidP="004C28C1">
      <w:pPr>
        <w:widowControl/>
        <w:spacing w:after="0"/>
        <w:rPr>
          <w:sz w:val="22"/>
          <w:szCs w:val="22"/>
        </w:rPr>
      </w:pPr>
    </w:p>
    <w:p w14:paraId="07D156E4" w14:textId="77777777" w:rsidR="00CD5550" w:rsidRPr="00746FE5" w:rsidRDefault="00CD5550" w:rsidP="004C28C1">
      <w:pPr>
        <w:widowControl/>
        <w:spacing w:after="0"/>
        <w:rPr>
          <w:sz w:val="22"/>
          <w:szCs w:val="22"/>
        </w:rPr>
      </w:pPr>
      <w:r w:rsidRPr="00746FE5">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6E9EE307" w14:textId="77777777" w:rsidR="00980094" w:rsidRDefault="00980094" w:rsidP="004C28C1">
      <w:pPr>
        <w:spacing w:after="0"/>
        <w:rPr>
          <w:sz w:val="22"/>
          <w:szCs w:val="22"/>
        </w:rPr>
      </w:pPr>
    </w:p>
    <w:p w14:paraId="4BFBB657" w14:textId="77777777" w:rsidR="00CD5550" w:rsidRPr="00DF0959" w:rsidRDefault="00CD5550" w:rsidP="004C28C1">
      <w:pPr>
        <w:pStyle w:val="ListParagraph"/>
        <w:numPr>
          <w:ilvl w:val="0"/>
          <w:numId w:val="13"/>
        </w:numPr>
        <w:spacing w:after="0"/>
        <w:contextualSpacing w:val="0"/>
        <w:rPr>
          <w:b/>
          <w:sz w:val="22"/>
          <w:szCs w:val="22"/>
        </w:rPr>
      </w:pPr>
      <w:r w:rsidRPr="00DF0959">
        <w:rPr>
          <w:b/>
          <w:sz w:val="22"/>
          <w:szCs w:val="22"/>
        </w:rPr>
        <w:t>SOCIALNA KLAVZULA</w:t>
      </w:r>
    </w:p>
    <w:p w14:paraId="128F0E1C" w14:textId="77777777" w:rsidR="00CD5550" w:rsidRPr="00DF0959" w:rsidRDefault="00CD5550" w:rsidP="004C28C1">
      <w:pPr>
        <w:pStyle w:val="ListParagraph"/>
        <w:numPr>
          <w:ilvl w:val="1"/>
          <w:numId w:val="15"/>
        </w:numPr>
        <w:spacing w:after="0"/>
        <w:contextualSpacing w:val="0"/>
        <w:jc w:val="center"/>
        <w:rPr>
          <w:b/>
          <w:sz w:val="22"/>
          <w:szCs w:val="22"/>
        </w:rPr>
      </w:pPr>
      <w:r w:rsidRPr="00DF0959">
        <w:rPr>
          <w:b/>
          <w:sz w:val="22"/>
          <w:szCs w:val="22"/>
        </w:rPr>
        <w:t>člen</w:t>
      </w:r>
    </w:p>
    <w:p w14:paraId="151D0E3C" w14:textId="77777777" w:rsidR="00CD5550" w:rsidRPr="00DF0959" w:rsidRDefault="00CD5550" w:rsidP="004C28C1">
      <w:pPr>
        <w:spacing w:after="0"/>
        <w:rPr>
          <w:sz w:val="22"/>
          <w:szCs w:val="22"/>
        </w:rPr>
      </w:pPr>
    </w:p>
    <w:p w14:paraId="16B7C0E8" w14:textId="77777777" w:rsidR="00CD5550" w:rsidRPr="00DF0959" w:rsidRDefault="00CD5550" w:rsidP="004C28C1">
      <w:pPr>
        <w:spacing w:after="0"/>
        <w:rPr>
          <w:sz w:val="22"/>
          <w:szCs w:val="22"/>
        </w:rPr>
      </w:pPr>
      <w:r w:rsidRPr="00DF0959">
        <w:rPr>
          <w:sz w:val="22"/>
          <w:szCs w:val="22"/>
        </w:rPr>
        <w:t xml:space="preserve">Pogodba preneha veljati, če je naročnik seznanjen, da je pristojni državni organ ali sodišče s pravnomočno odločitvijo ugotovilo kršitve delovne, </w:t>
      </w:r>
      <w:proofErr w:type="spellStart"/>
      <w:r w:rsidRPr="00DF0959">
        <w:rPr>
          <w:sz w:val="22"/>
          <w:szCs w:val="22"/>
        </w:rPr>
        <w:t>okoljske</w:t>
      </w:r>
      <w:proofErr w:type="spellEnd"/>
      <w:r w:rsidRPr="00DF0959">
        <w:rPr>
          <w:sz w:val="22"/>
          <w:szCs w:val="22"/>
        </w:rPr>
        <w:t xml:space="preserve"> ali socialne zakonodaje s strani izvajalca te pogodbe o izvedbi predmetnega javnega naročila ali njegovega podizvajalca.</w:t>
      </w:r>
    </w:p>
    <w:p w14:paraId="6078750F" w14:textId="77777777" w:rsidR="00980094" w:rsidRDefault="00980094" w:rsidP="004C28C1">
      <w:pPr>
        <w:spacing w:after="0"/>
        <w:rPr>
          <w:sz w:val="22"/>
          <w:szCs w:val="22"/>
        </w:rPr>
      </w:pPr>
    </w:p>
    <w:p w14:paraId="49CE2EBB" w14:textId="5764B079" w:rsidR="00CD5550" w:rsidRPr="00746FE5" w:rsidRDefault="00CD5550" w:rsidP="004C28C1">
      <w:pPr>
        <w:pStyle w:val="ListParagraph"/>
        <w:numPr>
          <w:ilvl w:val="0"/>
          <w:numId w:val="13"/>
        </w:numPr>
        <w:spacing w:after="0"/>
        <w:contextualSpacing w:val="0"/>
        <w:rPr>
          <w:b/>
          <w:sz w:val="22"/>
          <w:szCs w:val="22"/>
        </w:rPr>
      </w:pPr>
      <w:r w:rsidRPr="00746FE5">
        <w:rPr>
          <w:b/>
          <w:sz w:val="22"/>
          <w:szCs w:val="22"/>
        </w:rPr>
        <w:t>PREDSTAVNIKI O</w:t>
      </w:r>
      <w:r w:rsidR="000E33BA">
        <w:rPr>
          <w:b/>
          <w:sz w:val="22"/>
          <w:szCs w:val="22"/>
        </w:rPr>
        <w:t>Z. SKRBNIKI POGODBE</w:t>
      </w:r>
    </w:p>
    <w:p w14:paraId="05E3A67C"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0976A1C4" w14:textId="77777777" w:rsidR="00CD5550" w:rsidRDefault="00CD5550" w:rsidP="004C28C1">
      <w:pPr>
        <w:spacing w:after="0"/>
        <w:rPr>
          <w:sz w:val="22"/>
          <w:szCs w:val="22"/>
        </w:rPr>
      </w:pPr>
    </w:p>
    <w:p w14:paraId="272890F4" w14:textId="72C608C7" w:rsidR="00CD5550" w:rsidRPr="00746FE5" w:rsidRDefault="00CD5550" w:rsidP="004C28C1">
      <w:pPr>
        <w:spacing w:after="0"/>
        <w:rPr>
          <w:sz w:val="22"/>
          <w:szCs w:val="22"/>
        </w:rPr>
      </w:pPr>
      <w:r w:rsidRPr="00746FE5">
        <w:rPr>
          <w:sz w:val="22"/>
          <w:szCs w:val="22"/>
        </w:rPr>
        <w:t xml:space="preserve">Pooblaščeni </w:t>
      </w:r>
      <w:r w:rsidRPr="00746FE5">
        <w:rPr>
          <w:rFonts w:eastAsia="Lucida Sans Unicode" w:cs="Arial"/>
          <w:sz w:val="22"/>
          <w:szCs w:val="22"/>
          <w:lang w:eastAsia="sl-SI"/>
        </w:rPr>
        <w:t>predstavnik</w:t>
      </w:r>
      <w:r w:rsidRPr="00746FE5">
        <w:rPr>
          <w:sz w:val="22"/>
          <w:szCs w:val="22"/>
        </w:rPr>
        <w:t xml:space="preserve"> </w:t>
      </w:r>
      <w:r w:rsidR="000E33BA">
        <w:rPr>
          <w:sz w:val="22"/>
          <w:szCs w:val="22"/>
        </w:rPr>
        <w:t xml:space="preserve">oz. skrbnik pogodbe na strani </w:t>
      </w:r>
      <w:r w:rsidRPr="00746FE5">
        <w:rPr>
          <w:sz w:val="22"/>
          <w:szCs w:val="22"/>
        </w:rPr>
        <w:t>naročnika je:</w:t>
      </w:r>
    </w:p>
    <w:p w14:paraId="5A4DB5AF" w14:textId="77777777" w:rsidR="00CD5550" w:rsidRPr="00746FE5" w:rsidRDefault="00CD5550" w:rsidP="004C28C1">
      <w:pPr>
        <w:spacing w:after="0"/>
        <w:rPr>
          <w:sz w:val="22"/>
          <w:szCs w:val="22"/>
        </w:rPr>
      </w:pPr>
      <w:r w:rsidRPr="00746FE5">
        <w:rPr>
          <w:sz w:val="22"/>
          <w:szCs w:val="22"/>
        </w:rPr>
        <w:t>________________________________________</w:t>
      </w:r>
    </w:p>
    <w:p w14:paraId="723FDAA1" w14:textId="77777777" w:rsidR="00CD5550" w:rsidRPr="00746FE5" w:rsidRDefault="00CD5550" w:rsidP="004C28C1">
      <w:pPr>
        <w:spacing w:after="0"/>
        <w:rPr>
          <w:sz w:val="22"/>
          <w:szCs w:val="22"/>
        </w:rPr>
      </w:pPr>
      <w:r w:rsidRPr="00746FE5">
        <w:rPr>
          <w:sz w:val="22"/>
          <w:szCs w:val="22"/>
        </w:rPr>
        <w:t>e-mail:__________________________________</w:t>
      </w:r>
    </w:p>
    <w:p w14:paraId="16B34D73" w14:textId="77777777" w:rsidR="00CD5550" w:rsidRPr="00746FE5" w:rsidRDefault="00CD5550" w:rsidP="004C28C1">
      <w:pPr>
        <w:spacing w:after="0"/>
        <w:rPr>
          <w:sz w:val="22"/>
          <w:szCs w:val="22"/>
        </w:rPr>
      </w:pPr>
      <w:r w:rsidRPr="00746FE5">
        <w:rPr>
          <w:sz w:val="22"/>
          <w:szCs w:val="22"/>
        </w:rPr>
        <w:t>telefon:__________________________________</w:t>
      </w:r>
    </w:p>
    <w:p w14:paraId="77AEEB19" w14:textId="77777777" w:rsidR="00CD5550" w:rsidRPr="00746FE5" w:rsidRDefault="00CD5550" w:rsidP="004C28C1">
      <w:pPr>
        <w:spacing w:after="0"/>
        <w:rPr>
          <w:sz w:val="22"/>
          <w:szCs w:val="22"/>
        </w:rPr>
      </w:pPr>
    </w:p>
    <w:p w14:paraId="0C7E1260" w14:textId="12B78F16" w:rsidR="00CD5550" w:rsidRPr="00746FE5" w:rsidRDefault="00CD5550" w:rsidP="004C28C1">
      <w:pPr>
        <w:spacing w:after="0"/>
        <w:rPr>
          <w:sz w:val="22"/>
          <w:szCs w:val="22"/>
        </w:rPr>
      </w:pPr>
      <w:r w:rsidRPr="00746FE5">
        <w:rPr>
          <w:sz w:val="22"/>
          <w:szCs w:val="22"/>
        </w:rPr>
        <w:t xml:space="preserve">Pooblaščeni </w:t>
      </w:r>
      <w:r w:rsidR="00980094">
        <w:rPr>
          <w:sz w:val="22"/>
          <w:szCs w:val="22"/>
        </w:rPr>
        <w:t>predstavnik</w:t>
      </w:r>
      <w:r w:rsidR="00980094" w:rsidRPr="00746FE5">
        <w:rPr>
          <w:sz w:val="22"/>
          <w:szCs w:val="22"/>
        </w:rPr>
        <w:t xml:space="preserve"> </w:t>
      </w:r>
      <w:r w:rsidR="000E33BA">
        <w:rPr>
          <w:sz w:val="22"/>
          <w:szCs w:val="22"/>
        </w:rPr>
        <w:t xml:space="preserve">oz. skrbnik pogodbe na strani </w:t>
      </w:r>
      <w:r w:rsidRPr="00746FE5">
        <w:rPr>
          <w:sz w:val="22"/>
          <w:szCs w:val="22"/>
        </w:rPr>
        <w:t>izvajalca je:</w:t>
      </w:r>
    </w:p>
    <w:p w14:paraId="5B939CC1" w14:textId="77777777" w:rsidR="00CD5550" w:rsidRPr="00746FE5" w:rsidRDefault="00CD5550" w:rsidP="004C28C1">
      <w:pPr>
        <w:spacing w:after="0"/>
        <w:rPr>
          <w:sz w:val="22"/>
          <w:szCs w:val="22"/>
        </w:rPr>
      </w:pPr>
      <w:r w:rsidRPr="00746FE5">
        <w:rPr>
          <w:sz w:val="22"/>
          <w:szCs w:val="22"/>
        </w:rPr>
        <w:t>________________________________________</w:t>
      </w:r>
    </w:p>
    <w:p w14:paraId="48F17493" w14:textId="77777777" w:rsidR="00CD5550" w:rsidRPr="00746FE5" w:rsidRDefault="00CD5550" w:rsidP="004C28C1">
      <w:pPr>
        <w:spacing w:after="0"/>
        <w:rPr>
          <w:sz w:val="22"/>
          <w:szCs w:val="22"/>
        </w:rPr>
      </w:pPr>
      <w:r w:rsidRPr="00746FE5">
        <w:rPr>
          <w:sz w:val="22"/>
          <w:szCs w:val="22"/>
        </w:rPr>
        <w:t>e-mail:__________________________________</w:t>
      </w:r>
    </w:p>
    <w:p w14:paraId="72120AC9" w14:textId="77777777" w:rsidR="00CD5550" w:rsidRPr="00746FE5" w:rsidRDefault="00CD5550" w:rsidP="004C28C1">
      <w:pPr>
        <w:spacing w:after="0"/>
        <w:rPr>
          <w:sz w:val="22"/>
          <w:szCs w:val="22"/>
        </w:rPr>
      </w:pPr>
      <w:r w:rsidRPr="00746FE5">
        <w:rPr>
          <w:sz w:val="22"/>
          <w:szCs w:val="22"/>
        </w:rPr>
        <w:t>telefon:__________________________________</w:t>
      </w:r>
    </w:p>
    <w:p w14:paraId="082FA17C" w14:textId="77777777" w:rsidR="00980094" w:rsidRDefault="00980094" w:rsidP="004C28C1">
      <w:pPr>
        <w:widowControl/>
        <w:tabs>
          <w:tab w:val="left" w:pos="6480"/>
        </w:tabs>
        <w:spacing w:after="0"/>
        <w:rPr>
          <w:rFonts w:eastAsia="Calibri" w:cs="Times New Roman"/>
          <w:sz w:val="22"/>
          <w:szCs w:val="22"/>
        </w:rPr>
      </w:pPr>
    </w:p>
    <w:p w14:paraId="625BA759" w14:textId="77777777" w:rsidR="000920FF" w:rsidRPr="00746FE5" w:rsidRDefault="000920FF" w:rsidP="004C28C1">
      <w:pPr>
        <w:widowControl/>
        <w:tabs>
          <w:tab w:val="left" w:pos="6480"/>
        </w:tabs>
        <w:spacing w:after="0"/>
        <w:rPr>
          <w:rFonts w:eastAsia="Calibri" w:cs="Times New Roman"/>
          <w:sz w:val="22"/>
          <w:szCs w:val="22"/>
        </w:rPr>
      </w:pPr>
    </w:p>
    <w:p w14:paraId="33760C77" w14:textId="77777777" w:rsidR="00CD5550" w:rsidRPr="00746FE5" w:rsidRDefault="00CD5550" w:rsidP="004C28C1">
      <w:pPr>
        <w:pStyle w:val="ListParagraph"/>
        <w:numPr>
          <w:ilvl w:val="0"/>
          <w:numId w:val="13"/>
        </w:numPr>
        <w:spacing w:after="0"/>
        <w:contextualSpacing w:val="0"/>
        <w:rPr>
          <w:b/>
          <w:sz w:val="22"/>
          <w:szCs w:val="22"/>
        </w:rPr>
      </w:pPr>
      <w:r>
        <w:rPr>
          <w:b/>
          <w:sz w:val="22"/>
          <w:szCs w:val="22"/>
        </w:rPr>
        <w:t>PREHODNE IN KONČNE DOLOČBE</w:t>
      </w:r>
    </w:p>
    <w:p w14:paraId="0264C9A0" w14:textId="7250A032" w:rsidR="00CD5550" w:rsidRDefault="002A4D12" w:rsidP="002A4D12">
      <w:pPr>
        <w:pStyle w:val="ListParagraph"/>
        <w:numPr>
          <w:ilvl w:val="1"/>
          <w:numId w:val="15"/>
        </w:numPr>
        <w:spacing w:after="0"/>
        <w:contextualSpacing w:val="0"/>
        <w:jc w:val="center"/>
        <w:rPr>
          <w:b/>
          <w:sz w:val="22"/>
          <w:szCs w:val="22"/>
        </w:rPr>
      </w:pPr>
      <w:r>
        <w:rPr>
          <w:b/>
          <w:sz w:val="22"/>
          <w:szCs w:val="22"/>
        </w:rPr>
        <w:t>č</w:t>
      </w:r>
      <w:r w:rsidR="00CD5550" w:rsidRPr="00746FE5">
        <w:rPr>
          <w:b/>
          <w:sz w:val="22"/>
          <w:szCs w:val="22"/>
        </w:rPr>
        <w:t>len</w:t>
      </w:r>
    </w:p>
    <w:p w14:paraId="1812B4D4" w14:textId="77777777" w:rsidR="002A4D12" w:rsidRPr="002A4D12" w:rsidRDefault="002A4D12" w:rsidP="002A4D12">
      <w:pPr>
        <w:spacing w:after="0"/>
      </w:pPr>
    </w:p>
    <w:p w14:paraId="082B80F1" w14:textId="3DA341E8" w:rsidR="00360C36" w:rsidRDefault="00FC0D73" w:rsidP="002A4D12">
      <w:pPr>
        <w:pStyle w:val="Bodytext22"/>
        <w:shd w:val="clear" w:color="auto" w:fill="auto"/>
        <w:tabs>
          <w:tab w:val="left" w:pos="373"/>
        </w:tabs>
        <w:spacing w:line="240" w:lineRule="auto"/>
        <w:ind w:firstLine="0"/>
      </w:pPr>
      <w:r w:rsidRPr="004C7B1A">
        <w:t>Posredniška pogodba je sklenjena za devet mesecev</w:t>
      </w:r>
      <w:r w:rsidR="003A0027" w:rsidRPr="004C7B1A">
        <w:t xml:space="preserve">, </w:t>
      </w:r>
      <w:r w:rsidRPr="004C7B1A">
        <w:t>in začne veljati ko jo podpišeta obe pogodbeni stranki in ko naročnik prejme finančno zavarovanje za dobro izvedbo pogodbenih obveznosti.</w:t>
      </w:r>
      <w:r w:rsidR="00CB0587" w:rsidRPr="004C7B1A">
        <w:t xml:space="preserve"> Ta pogodba se lahko podaljša </w:t>
      </w:r>
      <w:r w:rsidR="00734F80" w:rsidRPr="004C7B1A">
        <w:t xml:space="preserve">za </w:t>
      </w:r>
      <w:r w:rsidR="0080288A" w:rsidRPr="004C7B1A">
        <w:t xml:space="preserve">vsakokratnih </w:t>
      </w:r>
      <w:r w:rsidR="00734F80" w:rsidRPr="004C7B1A">
        <w:t>nadaljnjih 9</w:t>
      </w:r>
      <w:r w:rsidR="00734F80">
        <w:t xml:space="preserve"> mesecev, </w:t>
      </w:r>
      <w:r w:rsidR="00CB0587" w:rsidRPr="00347C52">
        <w:t>do prodaje vseh posameznih delov nepremičnine</w:t>
      </w:r>
      <w:r w:rsidR="00CB0587">
        <w:t>, ki je predmet te pogodbe</w:t>
      </w:r>
      <w:r w:rsidR="00734F80">
        <w:t xml:space="preserve"> oz. </w:t>
      </w:r>
      <w:r w:rsidR="00A05A1A">
        <w:t xml:space="preserve">najkasneje </w:t>
      </w:r>
      <w:r w:rsidR="00734F80">
        <w:t>do 31.12.2022</w:t>
      </w:r>
      <w:r w:rsidR="00CB0587">
        <w:t>.</w:t>
      </w:r>
    </w:p>
    <w:p w14:paraId="07FE626A" w14:textId="77777777" w:rsidR="00360C36" w:rsidRDefault="00360C36" w:rsidP="004C28C1">
      <w:pPr>
        <w:pStyle w:val="Bodytext22"/>
        <w:shd w:val="clear" w:color="auto" w:fill="auto"/>
        <w:tabs>
          <w:tab w:val="left" w:pos="373"/>
        </w:tabs>
        <w:spacing w:line="240" w:lineRule="auto"/>
        <w:ind w:firstLine="0"/>
      </w:pPr>
    </w:p>
    <w:p w14:paraId="2EEC31B4" w14:textId="74DAEA03" w:rsidR="00CB0587" w:rsidRDefault="00FC0D73" w:rsidP="00280F1E">
      <w:pPr>
        <w:pStyle w:val="Bodytext22"/>
        <w:shd w:val="clear" w:color="auto" w:fill="auto"/>
        <w:tabs>
          <w:tab w:val="left" w:pos="378"/>
        </w:tabs>
        <w:spacing w:line="240" w:lineRule="auto"/>
        <w:ind w:firstLine="0"/>
      </w:pPr>
      <w:r>
        <w:t xml:space="preserve">Posredniška pogodba preneha veljati </w:t>
      </w:r>
      <w:r w:rsidR="00A05A1A">
        <w:t xml:space="preserve">z njenim končnim dnevom veljavnosti  oz. </w:t>
      </w:r>
      <w:r>
        <w:t>z</w:t>
      </w:r>
      <w:r w:rsidR="00360C36">
        <w:t xml:space="preserve"> </w:t>
      </w:r>
      <w:r>
        <w:t>dnem izpolnitve vseh obveznosti v skladu s to posredniško pogodbo</w:t>
      </w:r>
      <w:r w:rsidR="00CB0587">
        <w:t>, tj. z dnem prodaje nepremičnine kot celote ali z dnem prodaje zadnjega posameznega dela nepremičnine, ki je predmet te pogodbe</w:t>
      </w:r>
      <w:r>
        <w:t xml:space="preserve">. </w:t>
      </w:r>
    </w:p>
    <w:p w14:paraId="1B8B42F3" w14:textId="77777777" w:rsidR="00980094" w:rsidRDefault="00980094" w:rsidP="002B146E">
      <w:pPr>
        <w:pStyle w:val="Bodytext22"/>
        <w:spacing w:line="240" w:lineRule="auto"/>
        <w:ind w:left="-780" w:firstLine="0"/>
      </w:pPr>
    </w:p>
    <w:p w14:paraId="42A745C1"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262BCB91" w14:textId="77777777" w:rsidR="00CD5550" w:rsidRDefault="00CD5550" w:rsidP="004C28C1">
      <w:pPr>
        <w:spacing w:after="0"/>
        <w:rPr>
          <w:sz w:val="22"/>
          <w:szCs w:val="22"/>
        </w:rPr>
      </w:pPr>
    </w:p>
    <w:p w14:paraId="792D33F8" w14:textId="48943473" w:rsidR="00CD5550" w:rsidRDefault="00CD5550" w:rsidP="004C28C1">
      <w:pPr>
        <w:spacing w:after="0"/>
        <w:rPr>
          <w:sz w:val="22"/>
          <w:szCs w:val="22"/>
        </w:rPr>
      </w:pPr>
      <w:r w:rsidRPr="00746FE5">
        <w:rPr>
          <w:sz w:val="22"/>
          <w:szCs w:val="22"/>
        </w:rPr>
        <w:t>Pogodbo je mogoče spremeniti ali dopolniti samo v pisni obliki po sporazumu vseh pogodbenih strank.</w:t>
      </w:r>
    </w:p>
    <w:p w14:paraId="34E2A3FD" w14:textId="77777777" w:rsidR="00F83B90" w:rsidRPr="00746FE5" w:rsidRDefault="00F83B90" w:rsidP="004C28C1">
      <w:pPr>
        <w:spacing w:after="0"/>
        <w:rPr>
          <w:sz w:val="22"/>
          <w:szCs w:val="22"/>
        </w:rPr>
      </w:pPr>
    </w:p>
    <w:p w14:paraId="7AC36F9E"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369DF7AF" w14:textId="77777777" w:rsidR="00CD5550" w:rsidRDefault="00CD5550" w:rsidP="004C28C1">
      <w:pPr>
        <w:spacing w:after="0"/>
        <w:rPr>
          <w:sz w:val="22"/>
          <w:szCs w:val="22"/>
        </w:rPr>
      </w:pPr>
    </w:p>
    <w:p w14:paraId="6533D501" w14:textId="77777777" w:rsidR="00CD5550" w:rsidRPr="00746FE5" w:rsidRDefault="00CD5550" w:rsidP="004C28C1">
      <w:pPr>
        <w:spacing w:after="0"/>
        <w:rPr>
          <w:sz w:val="22"/>
          <w:szCs w:val="22"/>
        </w:rPr>
      </w:pPr>
      <w:r w:rsidRPr="00746FE5">
        <w:rPr>
          <w:sz w:val="22"/>
          <w:szCs w:val="22"/>
        </w:rPr>
        <w:t>Morebitna neveljavnost kateregakoli določila te</w:t>
      </w:r>
      <w:r>
        <w:rPr>
          <w:sz w:val="22"/>
          <w:szCs w:val="22"/>
        </w:rPr>
        <w:t xml:space="preserve"> </w:t>
      </w:r>
      <w:r w:rsidRPr="00746FE5">
        <w:rPr>
          <w:sz w:val="22"/>
          <w:szCs w:val="22"/>
        </w:rPr>
        <w:t>pogodbe ne vpliva na veljavnost pogodbe kot celote.</w:t>
      </w:r>
    </w:p>
    <w:p w14:paraId="107F7ECD" w14:textId="77777777" w:rsidR="00CD5550" w:rsidRDefault="00CD5550" w:rsidP="004C28C1">
      <w:pPr>
        <w:spacing w:after="0"/>
        <w:rPr>
          <w:sz w:val="22"/>
          <w:szCs w:val="22"/>
        </w:rPr>
      </w:pPr>
    </w:p>
    <w:p w14:paraId="0630467C" w14:textId="77777777" w:rsidR="00CD5550" w:rsidRDefault="00CD5550" w:rsidP="004C28C1">
      <w:pPr>
        <w:spacing w:after="0"/>
        <w:rPr>
          <w:sz w:val="22"/>
          <w:szCs w:val="22"/>
        </w:rPr>
      </w:pPr>
      <w:r w:rsidRPr="00746FE5">
        <w:rPr>
          <w:sz w:val="22"/>
          <w:szCs w:val="22"/>
        </w:rPr>
        <w:t>Če se stranki ne dogovorita drugače, se morebitni spori iz te</w:t>
      </w:r>
      <w:r>
        <w:rPr>
          <w:sz w:val="22"/>
          <w:szCs w:val="22"/>
        </w:rPr>
        <w:t xml:space="preserve"> </w:t>
      </w:r>
      <w:r w:rsidRPr="00746FE5">
        <w:rPr>
          <w:sz w:val="22"/>
          <w:szCs w:val="22"/>
        </w:rPr>
        <w:t>pogodbe razrešujejo pred stvarno pristojnim sodiščem v Ljubljani po slovenskem pravu.</w:t>
      </w:r>
    </w:p>
    <w:p w14:paraId="655D4D00" w14:textId="77777777" w:rsidR="00360C36" w:rsidRPr="00746FE5" w:rsidRDefault="00360C36" w:rsidP="004C28C1">
      <w:pPr>
        <w:spacing w:after="0"/>
        <w:rPr>
          <w:sz w:val="22"/>
          <w:szCs w:val="22"/>
        </w:rPr>
      </w:pPr>
    </w:p>
    <w:p w14:paraId="513681B5" w14:textId="77777777" w:rsidR="00CD5550" w:rsidRPr="00746FE5" w:rsidRDefault="00CD5550" w:rsidP="004C28C1">
      <w:pPr>
        <w:pStyle w:val="ListParagraph"/>
        <w:numPr>
          <w:ilvl w:val="1"/>
          <w:numId w:val="15"/>
        </w:numPr>
        <w:spacing w:after="0"/>
        <w:contextualSpacing w:val="0"/>
        <w:jc w:val="center"/>
        <w:rPr>
          <w:b/>
          <w:sz w:val="22"/>
          <w:szCs w:val="22"/>
        </w:rPr>
      </w:pPr>
      <w:r w:rsidRPr="00746FE5">
        <w:rPr>
          <w:b/>
          <w:sz w:val="22"/>
          <w:szCs w:val="22"/>
        </w:rPr>
        <w:t>člen</w:t>
      </w:r>
    </w:p>
    <w:p w14:paraId="331AE4E8" w14:textId="77777777" w:rsidR="00CD5550" w:rsidRDefault="00CD5550" w:rsidP="004C28C1">
      <w:pPr>
        <w:spacing w:after="0"/>
        <w:rPr>
          <w:sz w:val="22"/>
          <w:szCs w:val="22"/>
        </w:rPr>
      </w:pPr>
    </w:p>
    <w:p w14:paraId="29CC5E31" w14:textId="77777777" w:rsidR="00CD5550" w:rsidRPr="00746FE5" w:rsidRDefault="00CD5550" w:rsidP="004C28C1">
      <w:pPr>
        <w:spacing w:after="0"/>
        <w:rPr>
          <w:sz w:val="22"/>
          <w:szCs w:val="22"/>
        </w:rPr>
      </w:pPr>
      <w:r w:rsidRPr="00746FE5">
        <w:rPr>
          <w:sz w:val="22"/>
          <w:szCs w:val="22"/>
        </w:rPr>
        <w:t>Ta pogodba je sestavljen</w:t>
      </w:r>
      <w:r>
        <w:rPr>
          <w:sz w:val="22"/>
          <w:szCs w:val="22"/>
        </w:rPr>
        <w:t>a</w:t>
      </w:r>
      <w:r w:rsidRPr="00746FE5">
        <w:rPr>
          <w:sz w:val="22"/>
          <w:szCs w:val="22"/>
        </w:rPr>
        <w:t xml:space="preserve"> v </w:t>
      </w:r>
      <w:r>
        <w:rPr>
          <w:sz w:val="22"/>
          <w:szCs w:val="22"/>
        </w:rPr>
        <w:t>dveh</w:t>
      </w:r>
      <w:r w:rsidRPr="00746FE5">
        <w:rPr>
          <w:sz w:val="22"/>
          <w:szCs w:val="22"/>
        </w:rPr>
        <w:t xml:space="preserve"> (</w:t>
      </w:r>
      <w:r>
        <w:rPr>
          <w:sz w:val="22"/>
          <w:szCs w:val="22"/>
        </w:rPr>
        <w:t>2</w:t>
      </w:r>
      <w:r w:rsidRPr="00746FE5">
        <w:rPr>
          <w:sz w:val="22"/>
          <w:szCs w:val="22"/>
        </w:rPr>
        <w:t xml:space="preserve">) enakih izvodih, od katerih vsaka pogodbena stranka prejme </w:t>
      </w:r>
      <w:r>
        <w:rPr>
          <w:sz w:val="22"/>
          <w:szCs w:val="22"/>
        </w:rPr>
        <w:t>en (1</w:t>
      </w:r>
      <w:r w:rsidRPr="00746FE5">
        <w:rPr>
          <w:sz w:val="22"/>
          <w:szCs w:val="22"/>
        </w:rPr>
        <w:t xml:space="preserve">) izvod pogodbe. </w:t>
      </w:r>
    </w:p>
    <w:p w14:paraId="20464356" w14:textId="77777777" w:rsidR="00CD5550" w:rsidRDefault="00CD5550" w:rsidP="004C28C1">
      <w:pPr>
        <w:spacing w:after="0"/>
        <w:rPr>
          <w:sz w:val="22"/>
          <w:szCs w:val="22"/>
        </w:rPr>
      </w:pPr>
    </w:p>
    <w:p w14:paraId="712FDCBE" w14:textId="77777777" w:rsidR="000920FF" w:rsidRDefault="000920FF" w:rsidP="004C28C1">
      <w:pPr>
        <w:spacing w:after="0"/>
        <w:rPr>
          <w:sz w:val="22"/>
          <w:szCs w:val="22"/>
        </w:rPr>
      </w:pPr>
    </w:p>
    <w:p w14:paraId="76955844" w14:textId="77777777" w:rsidR="00CD5550" w:rsidRDefault="00CD5550" w:rsidP="004C28C1">
      <w:pPr>
        <w:spacing w:after="0"/>
        <w:rPr>
          <w:sz w:val="22"/>
          <w:szCs w:val="22"/>
        </w:rPr>
      </w:pPr>
    </w:p>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CD5550" w:rsidRPr="005A050E" w14:paraId="7811940E" w14:textId="77777777" w:rsidTr="00CC6D5E">
        <w:tc>
          <w:tcPr>
            <w:tcW w:w="5090" w:type="dxa"/>
          </w:tcPr>
          <w:p w14:paraId="5A682ADA" w14:textId="77777777" w:rsidR="00CD5550" w:rsidRPr="005A050E" w:rsidRDefault="00CD5550" w:rsidP="004C28C1">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c>
          <w:tcPr>
            <w:tcW w:w="4253" w:type="dxa"/>
          </w:tcPr>
          <w:p w14:paraId="6940DAAA" w14:textId="77777777" w:rsidR="00CD5550" w:rsidRPr="005A050E" w:rsidRDefault="00CD5550" w:rsidP="004C28C1">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r>
    </w:tbl>
    <w:p w14:paraId="58753BF9" w14:textId="77777777" w:rsidR="00CD5550" w:rsidRPr="005A050E" w:rsidRDefault="00CD5550" w:rsidP="004C28C1">
      <w:pPr>
        <w:spacing w:after="0"/>
        <w:rPr>
          <w:sz w:val="22"/>
          <w:szCs w:val="22"/>
        </w:rPr>
      </w:pPr>
    </w:p>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CD5550" w:rsidRPr="005A050E" w14:paraId="703203B8" w14:textId="77777777" w:rsidTr="00CC6D5E">
        <w:tc>
          <w:tcPr>
            <w:tcW w:w="5090" w:type="dxa"/>
          </w:tcPr>
          <w:p w14:paraId="158E5194" w14:textId="3A6CDE0B" w:rsidR="00CD5550" w:rsidRPr="005A050E" w:rsidRDefault="00CD5550" w:rsidP="004C28C1">
            <w:pPr>
              <w:widowControl/>
              <w:spacing w:after="0"/>
              <w:rPr>
                <w:rFonts w:eastAsia="Times New Roman" w:cs="Arial"/>
                <w:sz w:val="22"/>
                <w:szCs w:val="22"/>
                <w:lang w:eastAsia="en-GB"/>
              </w:rPr>
            </w:pPr>
            <w:r w:rsidRPr="005A050E">
              <w:rPr>
                <w:rFonts w:eastAsia="Times New Roman" w:cs="Arial"/>
                <w:b/>
                <w:sz w:val="22"/>
                <w:szCs w:val="22"/>
                <w:lang w:eastAsia="en-GB"/>
              </w:rPr>
              <w:t>IZVAJALEC</w:t>
            </w:r>
          </w:p>
        </w:tc>
        <w:tc>
          <w:tcPr>
            <w:tcW w:w="4253" w:type="dxa"/>
          </w:tcPr>
          <w:p w14:paraId="548E3FCA" w14:textId="228744F3" w:rsidR="00CD5550" w:rsidRPr="005A050E" w:rsidRDefault="00CD5550" w:rsidP="004C28C1">
            <w:pPr>
              <w:widowControl/>
              <w:spacing w:after="0"/>
              <w:rPr>
                <w:rFonts w:eastAsia="Times New Roman" w:cs="Arial"/>
                <w:sz w:val="22"/>
                <w:szCs w:val="22"/>
                <w:lang w:eastAsia="en-GB"/>
              </w:rPr>
            </w:pPr>
            <w:r w:rsidRPr="005A050E">
              <w:rPr>
                <w:rFonts w:eastAsia="Times New Roman" w:cs="Arial"/>
                <w:b/>
                <w:sz w:val="22"/>
                <w:szCs w:val="22"/>
                <w:lang w:eastAsia="en-GB"/>
              </w:rPr>
              <w:t>NAROČNIK</w:t>
            </w:r>
          </w:p>
        </w:tc>
      </w:tr>
    </w:tbl>
    <w:p w14:paraId="0CF6A734" w14:textId="77777777" w:rsidR="00BA48B9" w:rsidRDefault="00BA48B9" w:rsidP="000920FF">
      <w:pPr>
        <w:spacing w:after="0"/>
        <w:rPr>
          <w:sz w:val="22"/>
          <w:szCs w:val="22"/>
        </w:rPr>
      </w:pPr>
    </w:p>
    <w:sectPr w:rsidR="00BA48B9" w:rsidSect="004C563C">
      <w:headerReference w:type="default" r:id="rId10"/>
      <w:footerReference w:type="default" r:id="rId11"/>
      <w:headerReference w:type="first" r:id="rId12"/>
      <w:footerReference w:type="first" r:id="rId13"/>
      <w:pgSz w:w="11906" w:h="16838"/>
      <w:pgMar w:top="2552"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86845" w14:textId="77777777" w:rsidR="000675D6" w:rsidRDefault="000675D6" w:rsidP="002219CE">
      <w:r>
        <w:separator/>
      </w:r>
    </w:p>
  </w:endnote>
  <w:endnote w:type="continuationSeparator" w:id="0">
    <w:p w14:paraId="775F0C88" w14:textId="77777777" w:rsidR="000675D6" w:rsidRDefault="000675D6" w:rsidP="002219CE">
      <w:r>
        <w:continuationSeparator/>
      </w:r>
    </w:p>
  </w:endnote>
  <w:endnote w:type="continuationNotice" w:id="1">
    <w:p w14:paraId="438302DE" w14:textId="77777777" w:rsidR="000675D6" w:rsidRDefault="000675D6"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552177"/>
      <w:docPartObj>
        <w:docPartGallery w:val="Page Numbers (Bottom of Page)"/>
        <w:docPartUnique/>
      </w:docPartObj>
    </w:sdtPr>
    <w:sdtEndPr>
      <w:rPr>
        <w:noProof/>
      </w:rPr>
    </w:sdtEndPr>
    <w:sdtContent>
      <w:p w14:paraId="1B1C4A16" w14:textId="60D59556" w:rsidR="000675D6" w:rsidRPr="009966DA" w:rsidRDefault="000675D6" w:rsidP="002219CE">
        <w:pPr>
          <w:pStyle w:val="Footer"/>
        </w:pPr>
        <w:r w:rsidRPr="009966DA">
          <w:fldChar w:fldCharType="begin"/>
        </w:r>
        <w:r w:rsidRPr="009966DA">
          <w:instrText xml:space="preserve"> PAGE   \* MERGEFORMAT </w:instrText>
        </w:r>
        <w:r w:rsidRPr="009966DA">
          <w:fldChar w:fldCharType="separate"/>
        </w:r>
        <w:r w:rsidR="003A6E51">
          <w:rPr>
            <w:noProof/>
          </w:rPr>
          <w:t>20</w:t>
        </w:r>
        <w:r w:rsidRPr="009966DA">
          <w:rPr>
            <w:noProof/>
          </w:rPr>
          <w:fldChar w:fldCharType="end"/>
        </w:r>
      </w:p>
    </w:sdtContent>
  </w:sdt>
  <w:p w14:paraId="2752E212" w14:textId="77777777" w:rsidR="000675D6" w:rsidRDefault="000675D6" w:rsidP="002219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C649E" w14:textId="77777777" w:rsidR="000675D6" w:rsidRDefault="000675D6" w:rsidP="002219CE">
    <w:pPr>
      <w:pStyle w:val="Footer"/>
    </w:pPr>
  </w:p>
  <w:p w14:paraId="1D6CE86D" w14:textId="77777777" w:rsidR="000675D6" w:rsidRDefault="000675D6" w:rsidP="002219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0A4E" w14:textId="77777777" w:rsidR="000675D6" w:rsidRDefault="000675D6" w:rsidP="002219CE">
      <w:r>
        <w:separator/>
      </w:r>
    </w:p>
  </w:footnote>
  <w:footnote w:type="continuationSeparator" w:id="0">
    <w:p w14:paraId="758AA1BE" w14:textId="77777777" w:rsidR="000675D6" w:rsidRDefault="000675D6" w:rsidP="002219CE">
      <w:r>
        <w:continuationSeparator/>
      </w:r>
    </w:p>
  </w:footnote>
  <w:footnote w:type="continuationNotice" w:id="1">
    <w:p w14:paraId="63059E7D" w14:textId="77777777" w:rsidR="000675D6" w:rsidRDefault="000675D6" w:rsidP="002219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9A4E4" w14:textId="77777777" w:rsidR="000675D6" w:rsidRDefault="000675D6"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7" name="Picture 7"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0675D6" w:rsidRPr="00BA04DF" w:rsidRDefault="000675D6"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6D561449" w:rsidR="000675D6" w:rsidRPr="00E51A04" w:rsidRDefault="000675D6" w:rsidP="00BA04DF">
    <w:pPr>
      <w:jc w:val="center"/>
      <w:rPr>
        <w:rStyle w:val="IntenseEmphasis"/>
        <w:color w:val="auto"/>
        <w:sz w:val="18"/>
        <w:szCs w:val="18"/>
      </w:rPr>
    </w:pPr>
    <w:r w:rsidRPr="00BA04DF">
      <w:rPr>
        <w:rFonts w:ascii="Calibri" w:eastAsia="Times New Roman" w:hAnsi="Calibri" w:cs="Times New Roman"/>
        <w:i/>
        <w:sz w:val="18"/>
        <w:szCs w:val="22"/>
        <w:lang w:eastAsia="en-GB"/>
      </w:rPr>
      <w:t xml:space="preserve">Razpisna dokumentacija v postopku oddaje javnega </w:t>
    </w:r>
    <w:r w:rsidRPr="00D314F9">
      <w:rPr>
        <w:rFonts w:ascii="Calibri" w:eastAsia="Times New Roman" w:hAnsi="Calibri" w:cs="Times New Roman"/>
        <w:i/>
        <w:sz w:val="18"/>
        <w:szCs w:val="22"/>
        <w:lang w:eastAsia="en-GB"/>
      </w:rPr>
      <w:t>naročila št</w:t>
    </w:r>
    <w:r w:rsidRPr="00F56D6A">
      <w:rPr>
        <w:rFonts w:ascii="Calibri" w:eastAsia="Times New Roman" w:hAnsi="Calibri" w:cs="Times New Roman"/>
        <w:i/>
        <w:sz w:val="18"/>
        <w:szCs w:val="22"/>
        <w:lang w:eastAsia="en-GB"/>
      </w:rPr>
      <w:t>. JN/</w:t>
    </w:r>
    <w:r>
      <w:rPr>
        <w:rFonts w:ascii="Calibri" w:eastAsia="Times New Roman" w:hAnsi="Calibri" w:cs="Times New Roman"/>
        <w:i/>
        <w:sz w:val="18"/>
        <w:szCs w:val="22"/>
        <w:lang w:eastAsia="en-GB"/>
      </w:rPr>
      <w:t>12</w:t>
    </w:r>
    <w:r w:rsidRPr="00F56D6A">
      <w:rPr>
        <w:rFonts w:ascii="Calibri" w:eastAsia="Times New Roman" w:hAnsi="Calibri" w:cs="Times New Roman"/>
        <w:i/>
        <w:sz w:val="18"/>
        <w:szCs w:val="22"/>
        <w:lang w:eastAsia="en-GB"/>
      </w:rPr>
      <w:t>-NEP/201</w:t>
    </w:r>
    <w:r w:rsidRPr="00F56D6A">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8" name="Picture 8"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sidRPr="00F56D6A">
      <w:rPr>
        <w:rFonts w:ascii="Calibri" w:eastAsia="Times New Roman" w:hAnsi="Calibri" w:cs="Times New Roman"/>
        <w:i/>
        <w:sz w:val="18"/>
        <w:szCs w:val="22"/>
        <w:lang w:eastAsia="en-GB"/>
      </w:rPr>
      <w:t>8</w:t>
    </w:r>
  </w:p>
  <w:p w14:paraId="22534169" w14:textId="6AD427F6" w:rsidR="000675D6" w:rsidRPr="005665B6" w:rsidRDefault="000675D6" w:rsidP="005665B6">
    <w:pPr>
      <w:jc w:val="center"/>
      <w:rPr>
        <w:i/>
        <w:sz w:val="18"/>
        <w:szCs w:val="18"/>
      </w:rPr>
    </w:pPr>
    <w:r>
      <w:rPr>
        <w:i/>
        <w:sz w:val="18"/>
        <w:szCs w:val="18"/>
      </w:rPr>
      <w:t>“</w:t>
    </w:r>
    <w:r w:rsidRPr="00E51A04">
      <w:rPr>
        <w:i/>
        <w:sz w:val="18"/>
        <w:szCs w:val="18"/>
      </w:rPr>
      <w:t xml:space="preserve">Posredovanje </w:t>
    </w:r>
    <w:r>
      <w:rPr>
        <w:i/>
        <w:sz w:val="18"/>
        <w:szCs w:val="18"/>
      </w:rPr>
      <w:t xml:space="preserve">poslovnih in stanovanjskih </w:t>
    </w:r>
    <w:r w:rsidRPr="00E51A04">
      <w:rPr>
        <w:i/>
        <w:sz w:val="18"/>
        <w:szCs w:val="18"/>
      </w:rPr>
      <w:t>nepremičnin</w:t>
    </w:r>
    <w:r>
      <w:rPr>
        <w:i/>
        <w:sz w:val="18"/>
        <w:szCs w:val="18"/>
      </w:rPr>
      <w:t>(e)</w:t>
    </w:r>
    <w:r w:rsidRPr="00E51A04">
      <w:rPr>
        <w:i/>
        <w:sz w:val="18"/>
        <w:szCs w:val="18"/>
      </w:rPr>
      <w:t xml:space="preserve"> </w:t>
    </w:r>
    <w:r>
      <w:rPr>
        <w:i/>
        <w:sz w:val="18"/>
        <w:szCs w:val="18"/>
      </w:rPr>
      <w:t>na Ferrarski ulici 16 v Kopru«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87B37" w14:textId="77777777" w:rsidR="000675D6" w:rsidRDefault="000675D6"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9" name="Picture 9"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52E95"/>
    <w:multiLevelType w:val="hybridMultilevel"/>
    <w:tmpl w:val="6FC41D30"/>
    <w:lvl w:ilvl="0" w:tplc="417EDEBC">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EB5383"/>
    <w:multiLevelType w:val="multilevel"/>
    <w:tmpl w:val="24AE8B16"/>
    <w:lvl w:ilvl="0">
      <w:start w:val="3"/>
      <w:numFmt w:val="upperRoman"/>
      <w:lvlText w:val="%1."/>
      <w:lvlJc w:val="left"/>
      <w:rPr>
        <w:rFonts w:ascii="Franklin Gothic Medium" w:eastAsia="Franklin Gothic Medium" w:hAnsi="Franklin Gothic Medium" w:cs="Franklin Gothic Medium"/>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833685"/>
    <w:multiLevelType w:val="hybridMultilevel"/>
    <w:tmpl w:val="A370AD94"/>
    <w:lvl w:ilvl="0" w:tplc="FFFFFFFF">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CA5EEC"/>
    <w:multiLevelType w:val="multilevel"/>
    <w:tmpl w:val="85A22CA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8162FA"/>
    <w:multiLevelType w:val="multilevel"/>
    <w:tmpl w:val="BBAC4D1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3D858C1"/>
    <w:multiLevelType w:val="hybridMultilevel"/>
    <w:tmpl w:val="4E9C175C"/>
    <w:lvl w:ilvl="0" w:tplc="2228C88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2D0727"/>
    <w:multiLevelType w:val="hybridMultilevel"/>
    <w:tmpl w:val="3BD81C74"/>
    <w:lvl w:ilvl="0" w:tplc="F3A45B8E">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78335D"/>
    <w:multiLevelType w:val="hybridMultilevel"/>
    <w:tmpl w:val="6F8848A6"/>
    <w:lvl w:ilvl="0" w:tplc="04240001">
      <w:start w:val="1"/>
      <w:numFmt w:val="bullet"/>
      <w:lvlText w:val=""/>
      <w:lvlJc w:val="left"/>
      <w:pPr>
        <w:ind w:left="720" w:hanging="360"/>
      </w:pPr>
      <w:rPr>
        <w:rFonts w:ascii="Symbol" w:hAnsi="Symbol"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F147A7"/>
    <w:multiLevelType w:val="hybridMultilevel"/>
    <w:tmpl w:val="B69C2FA0"/>
    <w:lvl w:ilvl="0" w:tplc="24F6441A">
      <w:start w:val="1"/>
      <w:numFmt w:val="bullet"/>
      <w:lvlText w:val=""/>
      <w:lvlJc w:val="left"/>
      <w:pPr>
        <w:ind w:left="1273" w:hanging="705"/>
      </w:pPr>
      <w:rPr>
        <w:rFonts w:ascii="Symbol" w:hAnsi="Symbol"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4"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FC090C"/>
    <w:multiLevelType w:val="hybridMultilevel"/>
    <w:tmpl w:val="79E48666"/>
    <w:lvl w:ilvl="0" w:tplc="9F56504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7" w15:restartNumberingAfterBreak="0">
    <w:nsid w:val="383205CE"/>
    <w:multiLevelType w:val="hybridMultilevel"/>
    <w:tmpl w:val="D2F8EA32"/>
    <w:lvl w:ilvl="0" w:tplc="6AB4E9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925C9"/>
    <w:multiLevelType w:val="hybridMultilevel"/>
    <w:tmpl w:val="7E60AE82"/>
    <w:lvl w:ilvl="0" w:tplc="24F644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F170C6"/>
    <w:multiLevelType w:val="hybridMultilevel"/>
    <w:tmpl w:val="585C4B1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A7093F"/>
    <w:multiLevelType w:val="multilevel"/>
    <w:tmpl w:val="E496D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FF7B28"/>
    <w:multiLevelType w:val="multilevel"/>
    <w:tmpl w:val="02C8109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BD2EC4"/>
    <w:multiLevelType w:val="multilevel"/>
    <w:tmpl w:val="BBB0BE9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E0574"/>
    <w:multiLevelType w:val="multilevel"/>
    <w:tmpl w:val="CCC67820"/>
    <w:lvl w:ilvl="0">
      <w:start w:val="1"/>
      <w:numFmt w:val="decimal"/>
      <w:lvlText w:val="%1."/>
      <w:lvlJc w:val="left"/>
      <w:rPr>
        <w:rFonts w:ascii="Franklin Gothic Medium" w:eastAsia="Franklin Gothic Medium" w:hAnsi="Franklin Gothic Medium" w:cs="Franklin Gothic Medium"/>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9D431D"/>
    <w:multiLevelType w:val="hybridMultilevel"/>
    <w:tmpl w:val="92DC67D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1C615B"/>
    <w:multiLevelType w:val="hybridMultilevel"/>
    <w:tmpl w:val="96EC4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E6956"/>
    <w:multiLevelType w:val="multilevel"/>
    <w:tmpl w:val="A40288E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4A400F"/>
    <w:multiLevelType w:val="hybridMultilevel"/>
    <w:tmpl w:val="60147B4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9965BE"/>
    <w:multiLevelType w:val="hybridMultilevel"/>
    <w:tmpl w:val="07743D8C"/>
    <w:lvl w:ilvl="0" w:tplc="FFFFFFFF">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D469C1"/>
    <w:multiLevelType w:val="hybridMultilevel"/>
    <w:tmpl w:val="AD9EFD44"/>
    <w:lvl w:ilvl="0" w:tplc="24F644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B2481E0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8E47C1"/>
    <w:multiLevelType w:val="hybridMultilevel"/>
    <w:tmpl w:val="53A8CC2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5817A5"/>
    <w:multiLevelType w:val="hybridMultilevel"/>
    <w:tmpl w:val="92DC67D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CE3889"/>
    <w:multiLevelType w:val="hybridMultilevel"/>
    <w:tmpl w:val="38FA3F94"/>
    <w:lvl w:ilvl="0" w:tplc="04240017">
      <w:start w:val="1"/>
      <w:numFmt w:val="lowerLetter"/>
      <w:lvlText w:val="%1)"/>
      <w:lvlJc w:val="left"/>
      <w:pPr>
        <w:ind w:left="360" w:hanging="360"/>
      </w:pPr>
      <w:rPr>
        <w:rFonts w:hint="default"/>
      </w:rPr>
    </w:lvl>
    <w:lvl w:ilvl="1" w:tplc="99E8BE86">
      <w:start w:val="1"/>
      <w:numFmt w:val="decimal"/>
      <w:lvlText w:val="%2."/>
      <w:lvlJc w:val="left"/>
      <w:pPr>
        <w:ind w:left="847" w:hanging="705"/>
      </w:pPr>
      <w:rPr>
        <w:rFonts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461525"/>
    <w:multiLevelType w:val="multilevel"/>
    <w:tmpl w:val="BDB09C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9447F9"/>
    <w:multiLevelType w:val="hybridMultilevel"/>
    <w:tmpl w:val="1C740306"/>
    <w:lvl w:ilvl="0" w:tplc="24F644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C63F83"/>
    <w:multiLevelType w:val="hybridMultilevel"/>
    <w:tmpl w:val="6CC06AB0"/>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705" w:hanging="705"/>
      </w:pPr>
      <w:rPr>
        <w:rFonts w:hint="default"/>
      </w:rPr>
    </w:lvl>
    <w:lvl w:ilvl="2" w:tplc="F482D48E">
      <w:start w:val="1"/>
      <w:numFmt w:val="upperLetter"/>
      <w:lvlText w:val="%3)"/>
      <w:lvlJc w:val="left"/>
      <w:pPr>
        <w:ind w:left="2325" w:hanging="705"/>
      </w:pPr>
      <w:rPr>
        <w:rFonts w:hint="default"/>
      </w:rPr>
    </w:lvl>
    <w:lvl w:ilvl="3" w:tplc="3A5A015C">
      <w:start w:val="1"/>
      <w:numFmt w:val="decimal"/>
      <w:lvlText w:val="%4."/>
      <w:lvlJc w:val="left"/>
      <w:pPr>
        <w:ind w:left="2520" w:hanging="360"/>
      </w:pPr>
      <w:rPr>
        <w:rFonts w:asciiTheme="minorHAnsi" w:eastAsiaTheme="minorHAnsi" w:hAnsiTheme="minorHAnsi" w:cstheme="minorBidi"/>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3" w15:restartNumberingAfterBreak="0">
    <w:nsid w:val="7A1E3527"/>
    <w:multiLevelType w:val="hybridMultilevel"/>
    <w:tmpl w:val="9CB078D0"/>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D5170DB"/>
    <w:multiLevelType w:val="hybridMultilevel"/>
    <w:tmpl w:val="A168A7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1"/>
  </w:num>
  <w:num w:numId="4">
    <w:abstractNumId w:val="23"/>
  </w:num>
  <w:num w:numId="5">
    <w:abstractNumId w:val="34"/>
  </w:num>
  <w:num w:numId="6">
    <w:abstractNumId w:val="30"/>
  </w:num>
  <w:num w:numId="7">
    <w:abstractNumId w:val="7"/>
  </w:num>
  <w:num w:numId="8">
    <w:abstractNumId w:val="36"/>
  </w:num>
  <w:num w:numId="9">
    <w:abstractNumId w:val="42"/>
  </w:num>
  <w:num w:numId="10">
    <w:abstractNumId w:val="26"/>
  </w:num>
  <w:num w:numId="11">
    <w:abstractNumId w:val="1"/>
  </w:num>
  <w:num w:numId="12">
    <w:abstractNumId w:val="19"/>
  </w:num>
  <w:num w:numId="13">
    <w:abstractNumId w:val="0"/>
  </w:num>
  <w:num w:numId="14">
    <w:abstractNumId w:val="15"/>
  </w:num>
  <w:num w:numId="15">
    <w:abstractNumId w:val="38"/>
  </w:num>
  <w:num w:numId="16">
    <w:abstractNumId w:val="44"/>
  </w:num>
  <w:num w:numId="17">
    <w:abstractNumId w:val="46"/>
  </w:num>
  <w:num w:numId="18">
    <w:abstractNumId w:val="17"/>
  </w:num>
  <w:num w:numId="19">
    <w:abstractNumId w:val="6"/>
  </w:num>
  <w:num w:numId="20">
    <w:abstractNumId w:val="12"/>
  </w:num>
  <w:num w:numId="21">
    <w:abstractNumId w:val="10"/>
  </w:num>
  <w:num w:numId="22">
    <w:abstractNumId w:val="32"/>
  </w:num>
  <w:num w:numId="23">
    <w:abstractNumId w:val="9"/>
  </w:num>
  <w:num w:numId="24">
    <w:abstractNumId w:val="3"/>
  </w:num>
  <w:num w:numId="25">
    <w:abstractNumId w:val="33"/>
  </w:num>
  <w:num w:numId="26">
    <w:abstractNumId w:val="40"/>
  </w:num>
  <w:num w:numId="27">
    <w:abstractNumId w:val="18"/>
  </w:num>
  <w:num w:numId="28">
    <w:abstractNumId w:val="13"/>
  </w:num>
  <w:num w:numId="29">
    <w:abstractNumId w:val="8"/>
  </w:num>
  <w:num w:numId="30">
    <w:abstractNumId w:val="11"/>
  </w:num>
  <w:num w:numId="31">
    <w:abstractNumId w:val="27"/>
  </w:num>
  <w:num w:numId="32">
    <w:abstractNumId w:val="31"/>
  </w:num>
  <w:num w:numId="33">
    <w:abstractNumId w:val="35"/>
  </w:num>
  <w:num w:numId="34">
    <w:abstractNumId w:val="43"/>
  </w:num>
  <w:num w:numId="35">
    <w:abstractNumId w:val="22"/>
  </w:num>
  <w:num w:numId="36">
    <w:abstractNumId w:val="24"/>
  </w:num>
  <w:num w:numId="37">
    <w:abstractNumId w:val="21"/>
  </w:num>
  <w:num w:numId="38">
    <w:abstractNumId w:val="4"/>
  </w:num>
  <w:num w:numId="39">
    <w:abstractNumId w:val="5"/>
  </w:num>
  <w:num w:numId="40">
    <w:abstractNumId w:val="28"/>
  </w:num>
  <w:num w:numId="41">
    <w:abstractNumId w:val="2"/>
  </w:num>
  <w:num w:numId="42">
    <w:abstractNumId w:val="39"/>
  </w:num>
  <w:num w:numId="43">
    <w:abstractNumId w:val="20"/>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37"/>
  </w:num>
  <w:num w:numId="51">
    <w:abstractNumId w:val="14"/>
  </w:num>
  <w:num w:numId="52">
    <w:abstractNumId w:val="14"/>
  </w:num>
  <w:num w:numId="53">
    <w:abstractNumId w:val="14"/>
  </w:num>
  <w:num w:numId="54">
    <w:abstractNumId w:val="14"/>
  </w:num>
  <w:num w:numId="55">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proofState w:spelling="clean" w:grammar="clean"/>
  <w:attachedTemplate r:id="rId1"/>
  <w:defaultTabStop w:val="708"/>
  <w:hyphenationZone w:val="425"/>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0530"/>
    <w:rsid w:val="000011E0"/>
    <w:rsid w:val="00001992"/>
    <w:rsid w:val="00002864"/>
    <w:rsid w:val="0000364F"/>
    <w:rsid w:val="00003D6F"/>
    <w:rsid w:val="0000407D"/>
    <w:rsid w:val="0000471F"/>
    <w:rsid w:val="00004793"/>
    <w:rsid w:val="000054A3"/>
    <w:rsid w:val="00005716"/>
    <w:rsid w:val="00005B72"/>
    <w:rsid w:val="000108C4"/>
    <w:rsid w:val="00010950"/>
    <w:rsid w:val="00010B3E"/>
    <w:rsid w:val="00010BA3"/>
    <w:rsid w:val="000115D9"/>
    <w:rsid w:val="00012111"/>
    <w:rsid w:val="00013463"/>
    <w:rsid w:val="00013A37"/>
    <w:rsid w:val="00013A4E"/>
    <w:rsid w:val="00013C29"/>
    <w:rsid w:val="000140F2"/>
    <w:rsid w:val="0001454A"/>
    <w:rsid w:val="00014A0C"/>
    <w:rsid w:val="00015098"/>
    <w:rsid w:val="0001567E"/>
    <w:rsid w:val="000165BF"/>
    <w:rsid w:val="0001674D"/>
    <w:rsid w:val="000171FF"/>
    <w:rsid w:val="00017470"/>
    <w:rsid w:val="00017CF3"/>
    <w:rsid w:val="00017D90"/>
    <w:rsid w:val="0002054E"/>
    <w:rsid w:val="00020618"/>
    <w:rsid w:val="00021790"/>
    <w:rsid w:val="00021D03"/>
    <w:rsid w:val="00021D3E"/>
    <w:rsid w:val="00022C6C"/>
    <w:rsid w:val="00023658"/>
    <w:rsid w:val="000239F2"/>
    <w:rsid w:val="00023C5D"/>
    <w:rsid w:val="0002406F"/>
    <w:rsid w:val="00024E09"/>
    <w:rsid w:val="00024FBD"/>
    <w:rsid w:val="00025075"/>
    <w:rsid w:val="00025E88"/>
    <w:rsid w:val="00027DFC"/>
    <w:rsid w:val="00030547"/>
    <w:rsid w:val="00031A5F"/>
    <w:rsid w:val="00031AC9"/>
    <w:rsid w:val="00032AF7"/>
    <w:rsid w:val="00033796"/>
    <w:rsid w:val="00033954"/>
    <w:rsid w:val="0003406F"/>
    <w:rsid w:val="00035304"/>
    <w:rsid w:val="0003593F"/>
    <w:rsid w:val="000360E7"/>
    <w:rsid w:val="00036AE8"/>
    <w:rsid w:val="00040889"/>
    <w:rsid w:val="000409CC"/>
    <w:rsid w:val="00040B3A"/>
    <w:rsid w:val="00041A0B"/>
    <w:rsid w:val="00042210"/>
    <w:rsid w:val="00042323"/>
    <w:rsid w:val="000427A0"/>
    <w:rsid w:val="0004292E"/>
    <w:rsid w:val="00043CB7"/>
    <w:rsid w:val="000458C5"/>
    <w:rsid w:val="000465CE"/>
    <w:rsid w:val="00050208"/>
    <w:rsid w:val="000504BE"/>
    <w:rsid w:val="00052F55"/>
    <w:rsid w:val="00053960"/>
    <w:rsid w:val="0005496C"/>
    <w:rsid w:val="00054EDB"/>
    <w:rsid w:val="000555D5"/>
    <w:rsid w:val="00055B72"/>
    <w:rsid w:val="0005657C"/>
    <w:rsid w:val="00056620"/>
    <w:rsid w:val="00057615"/>
    <w:rsid w:val="00057CEC"/>
    <w:rsid w:val="00057D7A"/>
    <w:rsid w:val="0006018F"/>
    <w:rsid w:val="000601F4"/>
    <w:rsid w:val="00060677"/>
    <w:rsid w:val="00060F06"/>
    <w:rsid w:val="00061378"/>
    <w:rsid w:val="000632FB"/>
    <w:rsid w:val="00063795"/>
    <w:rsid w:val="00063DA2"/>
    <w:rsid w:val="00064FC9"/>
    <w:rsid w:val="000663F1"/>
    <w:rsid w:val="0006676E"/>
    <w:rsid w:val="00066ABA"/>
    <w:rsid w:val="00066DE9"/>
    <w:rsid w:val="000675D6"/>
    <w:rsid w:val="00071122"/>
    <w:rsid w:val="000715B1"/>
    <w:rsid w:val="00075DFB"/>
    <w:rsid w:val="00076334"/>
    <w:rsid w:val="000765F4"/>
    <w:rsid w:val="00077670"/>
    <w:rsid w:val="00077A2A"/>
    <w:rsid w:val="00077E75"/>
    <w:rsid w:val="00080317"/>
    <w:rsid w:val="0008097E"/>
    <w:rsid w:val="00080D80"/>
    <w:rsid w:val="0008122E"/>
    <w:rsid w:val="000821DD"/>
    <w:rsid w:val="0008233C"/>
    <w:rsid w:val="00082855"/>
    <w:rsid w:val="00082A2C"/>
    <w:rsid w:val="00082FAA"/>
    <w:rsid w:val="000832A3"/>
    <w:rsid w:val="0008336B"/>
    <w:rsid w:val="0008375B"/>
    <w:rsid w:val="0008377E"/>
    <w:rsid w:val="00083BBF"/>
    <w:rsid w:val="0008444E"/>
    <w:rsid w:val="00086660"/>
    <w:rsid w:val="0008711B"/>
    <w:rsid w:val="000875D6"/>
    <w:rsid w:val="00087736"/>
    <w:rsid w:val="00087948"/>
    <w:rsid w:val="000879DA"/>
    <w:rsid w:val="000902E7"/>
    <w:rsid w:val="0009133C"/>
    <w:rsid w:val="000913C5"/>
    <w:rsid w:val="000920FF"/>
    <w:rsid w:val="000929E9"/>
    <w:rsid w:val="00092A4F"/>
    <w:rsid w:val="00092B58"/>
    <w:rsid w:val="0009461B"/>
    <w:rsid w:val="00095DAD"/>
    <w:rsid w:val="00096726"/>
    <w:rsid w:val="000969C9"/>
    <w:rsid w:val="0009796B"/>
    <w:rsid w:val="000A0BB7"/>
    <w:rsid w:val="000A0BCE"/>
    <w:rsid w:val="000A2DD0"/>
    <w:rsid w:val="000A39D4"/>
    <w:rsid w:val="000A3EC5"/>
    <w:rsid w:val="000A4C13"/>
    <w:rsid w:val="000A55AC"/>
    <w:rsid w:val="000A5CD4"/>
    <w:rsid w:val="000A6291"/>
    <w:rsid w:val="000A6B56"/>
    <w:rsid w:val="000A711C"/>
    <w:rsid w:val="000A752E"/>
    <w:rsid w:val="000A75F8"/>
    <w:rsid w:val="000B01A7"/>
    <w:rsid w:val="000B0225"/>
    <w:rsid w:val="000B0584"/>
    <w:rsid w:val="000B0D1C"/>
    <w:rsid w:val="000B10A2"/>
    <w:rsid w:val="000B10CA"/>
    <w:rsid w:val="000B195D"/>
    <w:rsid w:val="000B26EC"/>
    <w:rsid w:val="000B2BD1"/>
    <w:rsid w:val="000B526B"/>
    <w:rsid w:val="000B528F"/>
    <w:rsid w:val="000B52D5"/>
    <w:rsid w:val="000B5B37"/>
    <w:rsid w:val="000B5EE9"/>
    <w:rsid w:val="000B6398"/>
    <w:rsid w:val="000C0BCB"/>
    <w:rsid w:val="000C0C88"/>
    <w:rsid w:val="000C1775"/>
    <w:rsid w:val="000C3BC9"/>
    <w:rsid w:val="000C5089"/>
    <w:rsid w:val="000C6585"/>
    <w:rsid w:val="000C6658"/>
    <w:rsid w:val="000C6664"/>
    <w:rsid w:val="000C6C1A"/>
    <w:rsid w:val="000C7DE4"/>
    <w:rsid w:val="000D0555"/>
    <w:rsid w:val="000D068C"/>
    <w:rsid w:val="000D1C7F"/>
    <w:rsid w:val="000D1CC8"/>
    <w:rsid w:val="000D1D27"/>
    <w:rsid w:val="000D1E35"/>
    <w:rsid w:val="000D2AF8"/>
    <w:rsid w:val="000D3B9E"/>
    <w:rsid w:val="000D3BB7"/>
    <w:rsid w:val="000D4CD0"/>
    <w:rsid w:val="000D5031"/>
    <w:rsid w:val="000D5149"/>
    <w:rsid w:val="000D557B"/>
    <w:rsid w:val="000D5D1D"/>
    <w:rsid w:val="000D6CB2"/>
    <w:rsid w:val="000D740F"/>
    <w:rsid w:val="000D7B26"/>
    <w:rsid w:val="000E0036"/>
    <w:rsid w:val="000E01C3"/>
    <w:rsid w:val="000E0DF2"/>
    <w:rsid w:val="000E0E6D"/>
    <w:rsid w:val="000E12E4"/>
    <w:rsid w:val="000E207F"/>
    <w:rsid w:val="000E2607"/>
    <w:rsid w:val="000E278C"/>
    <w:rsid w:val="000E33BA"/>
    <w:rsid w:val="000E3501"/>
    <w:rsid w:val="000E39F0"/>
    <w:rsid w:val="000E3EF0"/>
    <w:rsid w:val="000E460A"/>
    <w:rsid w:val="000E468E"/>
    <w:rsid w:val="000E4D8F"/>
    <w:rsid w:val="000E5D82"/>
    <w:rsid w:val="000E6FEC"/>
    <w:rsid w:val="000E777B"/>
    <w:rsid w:val="000E7BF5"/>
    <w:rsid w:val="000F005A"/>
    <w:rsid w:val="000F016B"/>
    <w:rsid w:val="000F1EDE"/>
    <w:rsid w:val="000F2811"/>
    <w:rsid w:val="000F29F3"/>
    <w:rsid w:val="000F34B3"/>
    <w:rsid w:val="000F3658"/>
    <w:rsid w:val="000F3FB9"/>
    <w:rsid w:val="000F486D"/>
    <w:rsid w:val="000F48EE"/>
    <w:rsid w:val="000F4F69"/>
    <w:rsid w:val="000F5848"/>
    <w:rsid w:val="000F5A6C"/>
    <w:rsid w:val="000F6A09"/>
    <w:rsid w:val="000F6A4F"/>
    <w:rsid w:val="000F6F4C"/>
    <w:rsid w:val="000F7677"/>
    <w:rsid w:val="000F7B98"/>
    <w:rsid w:val="000F7F7B"/>
    <w:rsid w:val="00100316"/>
    <w:rsid w:val="00100693"/>
    <w:rsid w:val="001007D2"/>
    <w:rsid w:val="00101AD2"/>
    <w:rsid w:val="00101F83"/>
    <w:rsid w:val="00102003"/>
    <w:rsid w:val="001020EB"/>
    <w:rsid w:val="00102B85"/>
    <w:rsid w:val="00103E6E"/>
    <w:rsid w:val="001041AD"/>
    <w:rsid w:val="00104E60"/>
    <w:rsid w:val="00105A60"/>
    <w:rsid w:val="00106C30"/>
    <w:rsid w:val="00107387"/>
    <w:rsid w:val="00107E37"/>
    <w:rsid w:val="00110A4B"/>
    <w:rsid w:val="00110EC2"/>
    <w:rsid w:val="00110EEA"/>
    <w:rsid w:val="001115A6"/>
    <w:rsid w:val="0011349E"/>
    <w:rsid w:val="00113FD7"/>
    <w:rsid w:val="0011489B"/>
    <w:rsid w:val="00114B9F"/>
    <w:rsid w:val="00115FC8"/>
    <w:rsid w:val="00116573"/>
    <w:rsid w:val="00116A38"/>
    <w:rsid w:val="00120082"/>
    <w:rsid w:val="00120F44"/>
    <w:rsid w:val="00121E0B"/>
    <w:rsid w:val="001231C0"/>
    <w:rsid w:val="00123348"/>
    <w:rsid w:val="00123768"/>
    <w:rsid w:val="001246CB"/>
    <w:rsid w:val="00125186"/>
    <w:rsid w:val="00125CF1"/>
    <w:rsid w:val="00126AAF"/>
    <w:rsid w:val="0013091F"/>
    <w:rsid w:val="0013152E"/>
    <w:rsid w:val="0013157A"/>
    <w:rsid w:val="00131614"/>
    <w:rsid w:val="00131B48"/>
    <w:rsid w:val="00131BDD"/>
    <w:rsid w:val="00133E4F"/>
    <w:rsid w:val="0013449F"/>
    <w:rsid w:val="001344B5"/>
    <w:rsid w:val="0013571D"/>
    <w:rsid w:val="00136504"/>
    <w:rsid w:val="00136B26"/>
    <w:rsid w:val="00136D3B"/>
    <w:rsid w:val="00137399"/>
    <w:rsid w:val="001373F6"/>
    <w:rsid w:val="00137B92"/>
    <w:rsid w:val="00141022"/>
    <w:rsid w:val="00142BDF"/>
    <w:rsid w:val="0014406D"/>
    <w:rsid w:val="00144DDC"/>
    <w:rsid w:val="00144E66"/>
    <w:rsid w:val="0014544E"/>
    <w:rsid w:val="00146196"/>
    <w:rsid w:val="001467C6"/>
    <w:rsid w:val="00147A5A"/>
    <w:rsid w:val="0015030B"/>
    <w:rsid w:val="00151284"/>
    <w:rsid w:val="0015136F"/>
    <w:rsid w:val="00151623"/>
    <w:rsid w:val="0015232C"/>
    <w:rsid w:val="00153746"/>
    <w:rsid w:val="00153828"/>
    <w:rsid w:val="001541DF"/>
    <w:rsid w:val="001549CD"/>
    <w:rsid w:val="001554DF"/>
    <w:rsid w:val="0015565A"/>
    <w:rsid w:val="0015579F"/>
    <w:rsid w:val="00161C04"/>
    <w:rsid w:val="00161C1D"/>
    <w:rsid w:val="00163747"/>
    <w:rsid w:val="00163838"/>
    <w:rsid w:val="00163F7B"/>
    <w:rsid w:val="00164686"/>
    <w:rsid w:val="0016617B"/>
    <w:rsid w:val="00166F6F"/>
    <w:rsid w:val="001676EA"/>
    <w:rsid w:val="0016785E"/>
    <w:rsid w:val="00167BCA"/>
    <w:rsid w:val="00167FE4"/>
    <w:rsid w:val="00171A32"/>
    <w:rsid w:val="00171A96"/>
    <w:rsid w:val="001725B2"/>
    <w:rsid w:val="00173091"/>
    <w:rsid w:val="00173DDA"/>
    <w:rsid w:val="00174483"/>
    <w:rsid w:val="0017448C"/>
    <w:rsid w:val="0017509E"/>
    <w:rsid w:val="00175624"/>
    <w:rsid w:val="00175E6C"/>
    <w:rsid w:val="00177423"/>
    <w:rsid w:val="00177A44"/>
    <w:rsid w:val="00181765"/>
    <w:rsid w:val="0018258E"/>
    <w:rsid w:val="00183664"/>
    <w:rsid w:val="0018403B"/>
    <w:rsid w:val="001840B8"/>
    <w:rsid w:val="00184362"/>
    <w:rsid w:val="00184497"/>
    <w:rsid w:val="00184E85"/>
    <w:rsid w:val="00185452"/>
    <w:rsid w:val="00186B9A"/>
    <w:rsid w:val="00186F3B"/>
    <w:rsid w:val="001873E2"/>
    <w:rsid w:val="00187FF1"/>
    <w:rsid w:val="0019061E"/>
    <w:rsid w:val="00190627"/>
    <w:rsid w:val="00190C60"/>
    <w:rsid w:val="00191527"/>
    <w:rsid w:val="00191D5F"/>
    <w:rsid w:val="00191F0F"/>
    <w:rsid w:val="001922FD"/>
    <w:rsid w:val="001934A8"/>
    <w:rsid w:val="00194272"/>
    <w:rsid w:val="00194646"/>
    <w:rsid w:val="001947BE"/>
    <w:rsid w:val="001960D9"/>
    <w:rsid w:val="0019627F"/>
    <w:rsid w:val="0019799A"/>
    <w:rsid w:val="00197DC3"/>
    <w:rsid w:val="001A07A5"/>
    <w:rsid w:val="001A1217"/>
    <w:rsid w:val="001A2E01"/>
    <w:rsid w:val="001A44FF"/>
    <w:rsid w:val="001A4704"/>
    <w:rsid w:val="001A4771"/>
    <w:rsid w:val="001A5590"/>
    <w:rsid w:val="001A58D9"/>
    <w:rsid w:val="001A6060"/>
    <w:rsid w:val="001A629F"/>
    <w:rsid w:val="001A69C1"/>
    <w:rsid w:val="001A6AE1"/>
    <w:rsid w:val="001A6B8C"/>
    <w:rsid w:val="001B00D8"/>
    <w:rsid w:val="001B0582"/>
    <w:rsid w:val="001B0AB4"/>
    <w:rsid w:val="001B127E"/>
    <w:rsid w:val="001B1447"/>
    <w:rsid w:val="001B1E55"/>
    <w:rsid w:val="001B2748"/>
    <w:rsid w:val="001B27C4"/>
    <w:rsid w:val="001B2BE2"/>
    <w:rsid w:val="001B2F61"/>
    <w:rsid w:val="001B31DF"/>
    <w:rsid w:val="001B376D"/>
    <w:rsid w:val="001B419B"/>
    <w:rsid w:val="001B42C5"/>
    <w:rsid w:val="001B572D"/>
    <w:rsid w:val="001B7111"/>
    <w:rsid w:val="001B727A"/>
    <w:rsid w:val="001B752F"/>
    <w:rsid w:val="001C0813"/>
    <w:rsid w:val="001C0E5D"/>
    <w:rsid w:val="001C1A56"/>
    <w:rsid w:val="001C2D46"/>
    <w:rsid w:val="001C2E5F"/>
    <w:rsid w:val="001C34C9"/>
    <w:rsid w:val="001C41BB"/>
    <w:rsid w:val="001C54EB"/>
    <w:rsid w:val="001C5E4A"/>
    <w:rsid w:val="001C5F9F"/>
    <w:rsid w:val="001C6190"/>
    <w:rsid w:val="001C61FE"/>
    <w:rsid w:val="001C6398"/>
    <w:rsid w:val="001C77BB"/>
    <w:rsid w:val="001D09E2"/>
    <w:rsid w:val="001D0F8E"/>
    <w:rsid w:val="001D216A"/>
    <w:rsid w:val="001D245D"/>
    <w:rsid w:val="001D29AC"/>
    <w:rsid w:val="001D71C7"/>
    <w:rsid w:val="001D743F"/>
    <w:rsid w:val="001D7463"/>
    <w:rsid w:val="001E1F49"/>
    <w:rsid w:val="001E2272"/>
    <w:rsid w:val="001E284B"/>
    <w:rsid w:val="001E2C0F"/>
    <w:rsid w:val="001E325D"/>
    <w:rsid w:val="001E3B8D"/>
    <w:rsid w:val="001E3E61"/>
    <w:rsid w:val="001E4760"/>
    <w:rsid w:val="001E633F"/>
    <w:rsid w:val="001E6ECD"/>
    <w:rsid w:val="001E7888"/>
    <w:rsid w:val="001F0A0C"/>
    <w:rsid w:val="001F1E51"/>
    <w:rsid w:val="001F1F93"/>
    <w:rsid w:val="001F2F04"/>
    <w:rsid w:val="001F3B4C"/>
    <w:rsid w:val="001F3BBA"/>
    <w:rsid w:val="001F3DA6"/>
    <w:rsid w:val="001F41D3"/>
    <w:rsid w:val="001F53BC"/>
    <w:rsid w:val="001F5E8D"/>
    <w:rsid w:val="001F7DAB"/>
    <w:rsid w:val="002005D3"/>
    <w:rsid w:val="0020134F"/>
    <w:rsid w:val="00202915"/>
    <w:rsid w:val="002039B9"/>
    <w:rsid w:val="00203A86"/>
    <w:rsid w:val="00204123"/>
    <w:rsid w:val="002051F3"/>
    <w:rsid w:val="00205FFF"/>
    <w:rsid w:val="0020633A"/>
    <w:rsid w:val="002065F0"/>
    <w:rsid w:val="002078E8"/>
    <w:rsid w:val="00207921"/>
    <w:rsid w:val="002103EE"/>
    <w:rsid w:val="00210F02"/>
    <w:rsid w:val="00211003"/>
    <w:rsid w:val="00211125"/>
    <w:rsid w:val="002114C4"/>
    <w:rsid w:val="0021294B"/>
    <w:rsid w:val="002137E6"/>
    <w:rsid w:val="002146E3"/>
    <w:rsid w:val="00214E5B"/>
    <w:rsid w:val="00215C8F"/>
    <w:rsid w:val="00217343"/>
    <w:rsid w:val="002178B1"/>
    <w:rsid w:val="00217AA4"/>
    <w:rsid w:val="00220789"/>
    <w:rsid w:val="002213E0"/>
    <w:rsid w:val="002219CE"/>
    <w:rsid w:val="002233DF"/>
    <w:rsid w:val="00223652"/>
    <w:rsid w:val="00223E3F"/>
    <w:rsid w:val="00224715"/>
    <w:rsid w:val="002251BD"/>
    <w:rsid w:val="002254DC"/>
    <w:rsid w:val="0022691F"/>
    <w:rsid w:val="00226DA3"/>
    <w:rsid w:val="00227083"/>
    <w:rsid w:val="002271E2"/>
    <w:rsid w:val="0022753B"/>
    <w:rsid w:val="0023073E"/>
    <w:rsid w:val="002311E6"/>
    <w:rsid w:val="00232702"/>
    <w:rsid w:val="00235AC0"/>
    <w:rsid w:val="00235CE4"/>
    <w:rsid w:val="00236035"/>
    <w:rsid w:val="0023630D"/>
    <w:rsid w:val="00236888"/>
    <w:rsid w:val="00236F34"/>
    <w:rsid w:val="0024021E"/>
    <w:rsid w:val="002403DD"/>
    <w:rsid w:val="0024120C"/>
    <w:rsid w:val="0024138B"/>
    <w:rsid w:val="00243106"/>
    <w:rsid w:val="002443BB"/>
    <w:rsid w:val="002457B0"/>
    <w:rsid w:val="00245AB8"/>
    <w:rsid w:val="00246FB1"/>
    <w:rsid w:val="00250436"/>
    <w:rsid w:val="002505A3"/>
    <w:rsid w:val="002505E9"/>
    <w:rsid w:val="00250953"/>
    <w:rsid w:val="00250F2C"/>
    <w:rsid w:val="00251222"/>
    <w:rsid w:val="0025144D"/>
    <w:rsid w:val="00251B9C"/>
    <w:rsid w:val="00251D48"/>
    <w:rsid w:val="00252645"/>
    <w:rsid w:val="00253B8D"/>
    <w:rsid w:val="0025411C"/>
    <w:rsid w:val="00254465"/>
    <w:rsid w:val="00255154"/>
    <w:rsid w:val="002559E3"/>
    <w:rsid w:val="00255D2D"/>
    <w:rsid w:val="00256152"/>
    <w:rsid w:val="002564C4"/>
    <w:rsid w:val="00256C5A"/>
    <w:rsid w:val="00261458"/>
    <w:rsid w:val="002616C0"/>
    <w:rsid w:val="002618EE"/>
    <w:rsid w:val="002627D5"/>
    <w:rsid w:val="00262F77"/>
    <w:rsid w:val="00263137"/>
    <w:rsid w:val="002645DA"/>
    <w:rsid w:val="00264BCB"/>
    <w:rsid w:val="002657B3"/>
    <w:rsid w:val="0026580E"/>
    <w:rsid w:val="00265E75"/>
    <w:rsid w:val="00266171"/>
    <w:rsid w:val="002663BD"/>
    <w:rsid w:val="00266588"/>
    <w:rsid w:val="002665F1"/>
    <w:rsid w:val="0026683E"/>
    <w:rsid w:val="002671FC"/>
    <w:rsid w:val="002700EB"/>
    <w:rsid w:val="002702D6"/>
    <w:rsid w:val="00270832"/>
    <w:rsid w:val="002712FC"/>
    <w:rsid w:val="00273BF4"/>
    <w:rsid w:val="00273F8E"/>
    <w:rsid w:val="002742EF"/>
    <w:rsid w:val="00274381"/>
    <w:rsid w:val="0027494F"/>
    <w:rsid w:val="0027627E"/>
    <w:rsid w:val="002762BC"/>
    <w:rsid w:val="0027649D"/>
    <w:rsid w:val="0027734A"/>
    <w:rsid w:val="0028081D"/>
    <w:rsid w:val="00280D69"/>
    <w:rsid w:val="00280F1E"/>
    <w:rsid w:val="00281018"/>
    <w:rsid w:val="002816B0"/>
    <w:rsid w:val="00282548"/>
    <w:rsid w:val="00282608"/>
    <w:rsid w:val="002827B8"/>
    <w:rsid w:val="00282DC8"/>
    <w:rsid w:val="0028352B"/>
    <w:rsid w:val="00284615"/>
    <w:rsid w:val="002848B8"/>
    <w:rsid w:val="00284B08"/>
    <w:rsid w:val="00284CA3"/>
    <w:rsid w:val="00285014"/>
    <w:rsid w:val="00285674"/>
    <w:rsid w:val="00285799"/>
    <w:rsid w:val="002857BA"/>
    <w:rsid w:val="0028622E"/>
    <w:rsid w:val="002864D1"/>
    <w:rsid w:val="00286ED9"/>
    <w:rsid w:val="0028706E"/>
    <w:rsid w:val="002870CF"/>
    <w:rsid w:val="0028775F"/>
    <w:rsid w:val="0029085B"/>
    <w:rsid w:val="002920A6"/>
    <w:rsid w:val="002934BF"/>
    <w:rsid w:val="002936F1"/>
    <w:rsid w:val="00293799"/>
    <w:rsid w:val="00294701"/>
    <w:rsid w:val="002949A8"/>
    <w:rsid w:val="00294D6E"/>
    <w:rsid w:val="00295354"/>
    <w:rsid w:val="00296255"/>
    <w:rsid w:val="0029651F"/>
    <w:rsid w:val="002970EC"/>
    <w:rsid w:val="002975A3"/>
    <w:rsid w:val="00297749"/>
    <w:rsid w:val="00297A1B"/>
    <w:rsid w:val="002A0DB9"/>
    <w:rsid w:val="002A0F15"/>
    <w:rsid w:val="002A1240"/>
    <w:rsid w:val="002A24D1"/>
    <w:rsid w:val="002A2CC6"/>
    <w:rsid w:val="002A4224"/>
    <w:rsid w:val="002A4D12"/>
    <w:rsid w:val="002A4D53"/>
    <w:rsid w:val="002A5D52"/>
    <w:rsid w:val="002A6542"/>
    <w:rsid w:val="002A6DE6"/>
    <w:rsid w:val="002A7832"/>
    <w:rsid w:val="002B146E"/>
    <w:rsid w:val="002B232B"/>
    <w:rsid w:val="002B27CF"/>
    <w:rsid w:val="002B35D3"/>
    <w:rsid w:val="002B6091"/>
    <w:rsid w:val="002B63FA"/>
    <w:rsid w:val="002B6B6A"/>
    <w:rsid w:val="002B7EC2"/>
    <w:rsid w:val="002C0033"/>
    <w:rsid w:val="002C0A45"/>
    <w:rsid w:val="002C1405"/>
    <w:rsid w:val="002C219B"/>
    <w:rsid w:val="002C23DB"/>
    <w:rsid w:val="002C268D"/>
    <w:rsid w:val="002C2993"/>
    <w:rsid w:val="002C2D98"/>
    <w:rsid w:val="002C3871"/>
    <w:rsid w:val="002C3C4F"/>
    <w:rsid w:val="002C429A"/>
    <w:rsid w:val="002C4900"/>
    <w:rsid w:val="002C4AF9"/>
    <w:rsid w:val="002C5056"/>
    <w:rsid w:val="002C59A0"/>
    <w:rsid w:val="002C660D"/>
    <w:rsid w:val="002C6D20"/>
    <w:rsid w:val="002C6DB2"/>
    <w:rsid w:val="002C73E8"/>
    <w:rsid w:val="002C791C"/>
    <w:rsid w:val="002D0606"/>
    <w:rsid w:val="002D09BE"/>
    <w:rsid w:val="002D0C6A"/>
    <w:rsid w:val="002D1131"/>
    <w:rsid w:val="002D11DA"/>
    <w:rsid w:val="002D1347"/>
    <w:rsid w:val="002D20C3"/>
    <w:rsid w:val="002D218B"/>
    <w:rsid w:val="002D2ECE"/>
    <w:rsid w:val="002D3989"/>
    <w:rsid w:val="002D3B10"/>
    <w:rsid w:val="002D3D1C"/>
    <w:rsid w:val="002D45E5"/>
    <w:rsid w:val="002D5A32"/>
    <w:rsid w:val="002D6AB1"/>
    <w:rsid w:val="002D72B8"/>
    <w:rsid w:val="002D7973"/>
    <w:rsid w:val="002E085B"/>
    <w:rsid w:val="002E0DAC"/>
    <w:rsid w:val="002E150A"/>
    <w:rsid w:val="002E24E8"/>
    <w:rsid w:val="002E2B23"/>
    <w:rsid w:val="002E37EB"/>
    <w:rsid w:val="002E4ADA"/>
    <w:rsid w:val="002E6779"/>
    <w:rsid w:val="002E7609"/>
    <w:rsid w:val="002F11BA"/>
    <w:rsid w:val="002F2E92"/>
    <w:rsid w:val="002F3F9D"/>
    <w:rsid w:val="002F4539"/>
    <w:rsid w:val="002F542F"/>
    <w:rsid w:val="002F55AA"/>
    <w:rsid w:val="002F620E"/>
    <w:rsid w:val="00300FAC"/>
    <w:rsid w:val="00301AB4"/>
    <w:rsid w:val="00301E08"/>
    <w:rsid w:val="00302FBB"/>
    <w:rsid w:val="00303F49"/>
    <w:rsid w:val="003049BF"/>
    <w:rsid w:val="00304ACA"/>
    <w:rsid w:val="003050F2"/>
    <w:rsid w:val="0030540B"/>
    <w:rsid w:val="00305914"/>
    <w:rsid w:val="0030600F"/>
    <w:rsid w:val="00306694"/>
    <w:rsid w:val="003067E8"/>
    <w:rsid w:val="003067F6"/>
    <w:rsid w:val="00306EE2"/>
    <w:rsid w:val="00311FB5"/>
    <w:rsid w:val="00312575"/>
    <w:rsid w:val="003133D1"/>
    <w:rsid w:val="003134F1"/>
    <w:rsid w:val="003140A4"/>
    <w:rsid w:val="003146F3"/>
    <w:rsid w:val="003149F3"/>
    <w:rsid w:val="0031647B"/>
    <w:rsid w:val="00316844"/>
    <w:rsid w:val="0031741C"/>
    <w:rsid w:val="00317569"/>
    <w:rsid w:val="00317AE8"/>
    <w:rsid w:val="00320301"/>
    <w:rsid w:val="00320A86"/>
    <w:rsid w:val="00320F77"/>
    <w:rsid w:val="00321567"/>
    <w:rsid w:val="00321AC1"/>
    <w:rsid w:val="00321DE7"/>
    <w:rsid w:val="00322183"/>
    <w:rsid w:val="00322265"/>
    <w:rsid w:val="00323791"/>
    <w:rsid w:val="00324202"/>
    <w:rsid w:val="00324F6E"/>
    <w:rsid w:val="00326EF4"/>
    <w:rsid w:val="00326F36"/>
    <w:rsid w:val="00327264"/>
    <w:rsid w:val="003277FC"/>
    <w:rsid w:val="00327E47"/>
    <w:rsid w:val="00330F38"/>
    <w:rsid w:val="003317F5"/>
    <w:rsid w:val="00333ED0"/>
    <w:rsid w:val="003343DC"/>
    <w:rsid w:val="00334421"/>
    <w:rsid w:val="00334B52"/>
    <w:rsid w:val="00334BE0"/>
    <w:rsid w:val="0033598C"/>
    <w:rsid w:val="0033704A"/>
    <w:rsid w:val="003379E7"/>
    <w:rsid w:val="00337FDE"/>
    <w:rsid w:val="0034039A"/>
    <w:rsid w:val="00340564"/>
    <w:rsid w:val="0034078D"/>
    <w:rsid w:val="00341266"/>
    <w:rsid w:val="003415E0"/>
    <w:rsid w:val="00342EAA"/>
    <w:rsid w:val="00344947"/>
    <w:rsid w:val="00347170"/>
    <w:rsid w:val="003473AD"/>
    <w:rsid w:val="00347743"/>
    <w:rsid w:val="00347896"/>
    <w:rsid w:val="00347C52"/>
    <w:rsid w:val="0035033F"/>
    <w:rsid w:val="0035119A"/>
    <w:rsid w:val="00351B4A"/>
    <w:rsid w:val="003524BA"/>
    <w:rsid w:val="003526B2"/>
    <w:rsid w:val="00352FC1"/>
    <w:rsid w:val="0035425B"/>
    <w:rsid w:val="003548A3"/>
    <w:rsid w:val="00356275"/>
    <w:rsid w:val="00356861"/>
    <w:rsid w:val="003575D2"/>
    <w:rsid w:val="00360295"/>
    <w:rsid w:val="003604D7"/>
    <w:rsid w:val="00360828"/>
    <w:rsid w:val="00360C36"/>
    <w:rsid w:val="0036166A"/>
    <w:rsid w:val="00362EC9"/>
    <w:rsid w:val="003635AA"/>
    <w:rsid w:val="00364065"/>
    <w:rsid w:val="003649F2"/>
    <w:rsid w:val="00364C90"/>
    <w:rsid w:val="00365456"/>
    <w:rsid w:val="00365812"/>
    <w:rsid w:val="00365881"/>
    <w:rsid w:val="00365D6A"/>
    <w:rsid w:val="0036743F"/>
    <w:rsid w:val="00367460"/>
    <w:rsid w:val="00367F6B"/>
    <w:rsid w:val="003701B0"/>
    <w:rsid w:val="00370994"/>
    <w:rsid w:val="00370C17"/>
    <w:rsid w:val="00370EBD"/>
    <w:rsid w:val="00371D84"/>
    <w:rsid w:val="00372D5A"/>
    <w:rsid w:val="00374858"/>
    <w:rsid w:val="003749DE"/>
    <w:rsid w:val="003752BF"/>
    <w:rsid w:val="00375DF7"/>
    <w:rsid w:val="003761A4"/>
    <w:rsid w:val="0037679C"/>
    <w:rsid w:val="00376D55"/>
    <w:rsid w:val="0037774E"/>
    <w:rsid w:val="00377848"/>
    <w:rsid w:val="00380F77"/>
    <w:rsid w:val="003810DE"/>
    <w:rsid w:val="003814EC"/>
    <w:rsid w:val="00381677"/>
    <w:rsid w:val="00381A5C"/>
    <w:rsid w:val="0038378C"/>
    <w:rsid w:val="00383B7D"/>
    <w:rsid w:val="00384F64"/>
    <w:rsid w:val="003850FB"/>
    <w:rsid w:val="003856A5"/>
    <w:rsid w:val="00385BB3"/>
    <w:rsid w:val="00387035"/>
    <w:rsid w:val="0038741F"/>
    <w:rsid w:val="00391871"/>
    <w:rsid w:val="00391969"/>
    <w:rsid w:val="003924BF"/>
    <w:rsid w:val="00392B25"/>
    <w:rsid w:val="00396132"/>
    <w:rsid w:val="00396178"/>
    <w:rsid w:val="00396AEC"/>
    <w:rsid w:val="0039707E"/>
    <w:rsid w:val="00397A5C"/>
    <w:rsid w:val="003A0027"/>
    <w:rsid w:val="003A0A03"/>
    <w:rsid w:val="003A0FAA"/>
    <w:rsid w:val="003A1511"/>
    <w:rsid w:val="003A1C9D"/>
    <w:rsid w:val="003A288A"/>
    <w:rsid w:val="003A2AFE"/>
    <w:rsid w:val="003A3DC7"/>
    <w:rsid w:val="003A45D7"/>
    <w:rsid w:val="003A5240"/>
    <w:rsid w:val="003A52CF"/>
    <w:rsid w:val="003A577B"/>
    <w:rsid w:val="003A5D5C"/>
    <w:rsid w:val="003A67B7"/>
    <w:rsid w:val="003A680E"/>
    <w:rsid w:val="003A6E51"/>
    <w:rsid w:val="003A75CC"/>
    <w:rsid w:val="003A793A"/>
    <w:rsid w:val="003B01F2"/>
    <w:rsid w:val="003B093B"/>
    <w:rsid w:val="003B0F4E"/>
    <w:rsid w:val="003B186C"/>
    <w:rsid w:val="003B3607"/>
    <w:rsid w:val="003B39FF"/>
    <w:rsid w:val="003B3A27"/>
    <w:rsid w:val="003B4E2D"/>
    <w:rsid w:val="003B568E"/>
    <w:rsid w:val="003B5E63"/>
    <w:rsid w:val="003B759C"/>
    <w:rsid w:val="003C0419"/>
    <w:rsid w:val="003C16A6"/>
    <w:rsid w:val="003C26CF"/>
    <w:rsid w:val="003C32CB"/>
    <w:rsid w:val="003C345A"/>
    <w:rsid w:val="003C3C87"/>
    <w:rsid w:val="003C4A41"/>
    <w:rsid w:val="003C4D38"/>
    <w:rsid w:val="003C505C"/>
    <w:rsid w:val="003C6193"/>
    <w:rsid w:val="003C6363"/>
    <w:rsid w:val="003C7154"/>
    <w:rsid w:val="003C7DE3"/>
    <w:rsid w:val="003D06E6"/>
    <w:rsid w:val="003D116D"/>
    <w:rsid w:val="003D1BCF"/>
    <w:rsid w:val="003D221A"/>
    <w:rsid w:val="003D33D8"/>
    <w:rsid w:val="003D58A9"/>
    <w:rsid w:val="003D590A"/>
    <w:rsid w:val="003D5F50"/>
    <w:rsid w:val="003D6B6C"/>
    <w:rsid w:val="003D7455"/>
    <w:rsid w:val="003D74AC"/>
    <w:rsid w:val="003E04C8"/>
    <w:rsid w:val="003E06C3"/>
    <w:rsid w:val="003E09A5"/>
    <w:rsid w:val="003E0A9D"/>
    <w:rsid w:val="003E1847"/>
    <w:rsid w:val="003E1BB5"/>
    <w:rsid w:val="003E298C"/>
    <w:rsid w:val="003E2F36"/>
    <w:rsid w:val="003E3301"/>
    <w:rsid w:val="003E353E"/>
    <w:rsid w:val="003E3A35"/>
    <w:rsid w:val="003E3EEC"/>
    <w:rsid w:val="003E3FE3"/>
    <w:rsid w:val="003E6F0A"/>
    <w:rsid w:val="003E7B45"/>
    <w:rsid w:val="003F0A31"/>
    <w:rsid w:val="003F13B2"/>
    <w:rsid w:val="003F17A7"/>
    <w:rsid w:val="003F18A2"/>
    <w:rsid w:val="003F19AA"/>
    <w:rsid w:val="003F21C8"/>
    <w:rsid w:val="003F23C3"/>
    <w:rsid w:val="003F3600"/>
    <w:rsid w:val="003F3EC1"/>
    <w:rsid w:val="003F4CE0"/>
    <w:rsid w:val="003F581B"/>
    <w:rsid w:val="003F6973"/>
    <w:rsid w:val="003F7B2E"/>
    <w:rsid w:val="004005FF"/>
    <w:rsid w:val="0040062C"/>
    <w:rsid w:val="00400A21"/>
    <w:rsid w:val="0040143D"/>
    <w:rsid w:val="00401547"/>
    <w:rsid w:val="004015D8"/>
    <w:rsid w:val="00402C8E"/>
    <w:rsid w:val="00404149"/>
    <w:rsid w:val="004044F7"/>
    <w:rsid w:val="00406535"/>
    <w:rsid w:val="00407253"/>
    <w:rsid w:val="00407C59"/>
    <w:rsid w:val="00410C33"/>
    <w:rsid w:val="00411570"/>
    <w:rsid w:val="00411A5B"/>
    <w:rsid w:val="00412238"/>
    <w:rsid w:val="00412329"/>
    <w:rsid w:val="004133DC"/>
    <w:rsid w:val="004138B1"/>
    <w:rsid w:val="00414501"/>
    <w:rsid w:val="00414A8D"/>
    <w:rsid w:val="00414D13"/>
    <w:rsid w:val="0041616C"/>
    <w:rsid w:val="00416B7D"/>
    <w:rsid w:val="004208AC"/>
    <w:rsid w:val="00423D8D"/>
    <w:rsid w:val="00423F69"/>
    <w:rsid w:val="004240B5"/>
    <w:rsid w:val="00424211"/>
    <w:rsid w:val="00424EC2"/>
    <w:rsid w:val="00425736"/>
    <w:rsid w:val="00425A59"/>
    <w:rsid w:val="00425BD1"/>
    <w:rsid w:val="004273BE"/>
    <w:rsid w:val="00430DD7"/>
    <w:rsid w:val="00430EED"/>
    <w:rsid w:val="00431703"/>
    <w:rsid w:val="00431861"/>
    <w:rsid w:val="00431B95"/>
    <w:rsid w:val="00432032"/>
    <w:rsid w:val="00432930"/>
    <w:rsid w:val="004337C4"/>
    <w:rsid w:val="00433C3D"/>
    <w:rsid w:val="0043512A"/>
    <w:rsid w:val="00435D2C"/>
    <w:rsid w:val="00435DE3"/>
    <w:rsid w:val="00436018"/>
    <w:rsid w:val="004366A5"/>
    <w:rsid w:val="00437785"/>
    <w:rsid w:val="00440D76"/>
    <w:rsid w:val="0044148C"/>
    <w:rsid w:val="00442D88"/>
    <w:rsid w:val="00443702"/>
    <w:rsid w:val="00444456"/>
    <w:rsid w:val="00444520"/>
    <w:rsid w:val="00444F74"/>
    <w:rsid w:val="00445466"/>
    <w:rsid w:val="004464D3"/>
    <w:rsid w:val="00447886"/>
    <w:rsid w:val="0045089C"/>
    <w:rsid w:val="00450F04"/>
    <w:rsid w:val="004512FC"/>
    <w:rsid w:val="0045161E"/>
    <w:rsid w:val="004523C7"/>
    <w:rsid w:val="0045276E"/>
    <w:rsid w:val="00452A50"/>
    <w:rsid w:val="004536C5"/>
    <w:rsid w:val="0045381C"/>
    <w:rsid w:val="00454E56"/>
    <w:rsid w:val="00454FDA"/>
    <w:rsid w:val="004553B4"/>
    <w:rsid w:val="004558F4"/>
    <w:rsid w:val="00455CFE"/>
    <w:rsid w:val="0045614A"/>
    <w:rsid w:val="0045636F"/>
    <w:rsid w:val="00460D37"/>
    <w:rsid w:val="00461F16"/>
    <w:rsid w:val="00462879"/>
    <w:rsid w:val="0046297F"/>
    <w:rsid w:val="0046306D"/>
    <w:rsid w:val="00463AC8"/>
    <w:rsid w:val="00463B81"/>
    <w:rsid w:val="00464183"/>
    <w:rsid w:val="00464F45"/>
    <w:rsid w:val="00465A31"/>
    <w:rsid w:val="00465F12"/>
    <w:rsid w:val="00466E3B"/>
    <w:rsid w:val="00467A04"/>
    <w:rsid w:val="00467E50"/>
    <w:rsid w:val="00470655"/>
    <w:rsid w:val="004734A8"/>
    <w:rsid w:val="00473D64"/>
    <w:rsid w:val="00473DB0"/>
    <w:rsid w:val="00474F29"/>
    <w:rsid w:val="004750F5"/>
    <w:rsid w:val="0047637C"/>
    <w:rsid w:val="00476825"/>
    <w:rsid w:val="00477A8E"/>
    <w:rsid w:val="00480277"/>
    <w:rsid w:val="00480D45"/>
    <w:rsid w:val="00480E2A"/>
    <w:rsid w:val="00481CA4"/>
    <w:rsid w:val="00482426"/>
    <w:rsid w:val="004828DD"/>
    <w:rsid w:val="00482B7E"/>
    <w:rsid w:val="00483726"/>
    <w:rsid w:val="00483FEB"/>
    <w:rsid w:val="004841A0"/>
    <w:rsid w:val="004843AE"/>
    <w:rsid w:val="004843E3"/>
    <w:rsid w:val="00485A79"/>
    <w:rsid w:val="00485AFC"/>
    <w:rsid w:val="004864D4"/>
    <w:rsid w:val="00487477"/>
    <w:rsid w:val="00490423"/>
    <w:rsid w:val="0049063D"/>
    <w:rsid w:val="00491371"/>
    <w:rsid w:val="00491441"/>
    <w:rsid w:val="00492174"/>
    <w:rsid w:val="0049250B"/>
    <w:rsid w:val="00492BB1"/>
    <w:rsid w:val="00492FCA"/>
    <w:rsid w:val="00493CCC"/>
    <w:rsid w:val="004948E6"/>
    <w:rsid w:val="0049605C"/>
    <w:rsid w:val="00496295"/>
    <w:rsid w:val="004971A3"/>
    <w:rsid w:val="00497A69"/>
    <w:rsid w:val="00497D86"/>
    <w:rsid w:val="004A17FC"/>
    <w:rsid w:val="004A1CBD"/>
    <w:rsid w:val="004A2DF7"/>
    <w:rsid w:val="004A3052"/>
    <w:rsid w:val="004A3282"/>
    <w:rsid w:val="004A44A2"/>
    <w:rsid w:val="004A52A0"/>
    <w:rsid w:val="004A556E"/>
    <w:rsid w:val="004A5BF9"/>
    <w:rsid w:val="004A5C93"/>
    <w:rsid w:val="004A6733"/>
    <w:rsid w:val="004A7696"/>
    <w:rsid w:val="004B1A24"/>
    <w:rsid w:val="004B1FF1"/>
    <w:rsid w:val="004B258C"/>
    <w:rsid w:val="004B2F43"/>
    <w:rsid w:val="004B3057"/>
    <w:rsid w:val="004B401F"/>
    <w:rsid w:val="004B4633"/>
    <w:rsid w:val="004B4CDF"/>
    <w:rsid w:val="004B4D68"/>
    <w:rsid w:val="004B5832"/>
    <w:rsid w:val="004B63FC"/>
    <w:rsid w:val="004B6608"/>
    <w:rsid w:val="004B7509"/>
    <w:rsid w:val="004B7C35"/>
    <w:rsid w:val="004B7D3B"/>
    <w:rsid w:val="004B7E96"/>
    <w:rsid w:val="004C02E6"/>
    <w:rsid w:val="004C057D"/>
    <w:rsid w:val="004C093D"/>
    <w:rsid w:val="004C0B50"/>
    <w:rsid w:val="004C122E"/>
    <w:rsid w:val="004C1655"/>
    <w:rsid w:val="004C1E66"/>
    <w:rsid w:val="004C221F"/>
    <w:rsid w:val="004C2546"/>
    <w:rsid w:val="004C28C1"/>
    <w:rsid w:val="004C28CC"/>
    <w:rsid w:val="004C2F03"/>
    <w:rsid w:val="004C2FAC"/>
    <w:rsid w:val="004C2FE0"/>
    <w:rsid w:val="004C32C8"/>
    <w:rsid w:val="004C390C"/>
    <w:rsid w:val="004C3DEF"/>
    <w:rsid w:val="004C3ECB"/>
    <w:rsid w:val="004C3EE1"/>
    <w:rsid w:val="004C4115"/>
    <w:rsid w:val="004C4422"/>
    <w:rsid w:val="004C563C"/>
    <w:rsid w:val="004C6630"/>
    <w:rsid w:val="004C7471"/>
    <w:rsid w:val="004C788B"/>
    <w:rsid w:val="004C7B1A"/>
    <w:rsid w:val="004C7DBB"/>
    <w:rsid w:val="004D066E"/>
    <w:rsid w:val="004D25B5"/>
    <w:rsid w:val="004D26B2"/>
    <w:rsid w:val="004D26D0"/>
    <w:rsid w:val="004D389C"/>
    <w:rsid w:val="004D42EF"/>
    <w:rsid w:val="004D5D1E"/>
    <w:rsid w:val="004D6DE7"/>
    <w:rsid w:val="004E0048"/>
    <w:rsid w:val="004E0592"/>
    <w:rsid w:val="004E1979"/>
    <w:rsid w:val="004E23CD"/>
    <w:rsid w:val="004E288C"/>
    <w:rsid w:val="004E2AAC"/>
    <w:rsid w:val="004E2DC8"/>
    <w:rsid w:val="004E2F91"/>
    <w:rsid w:val="004E2FF3"/>
    <w:rsid w:val="004E3769"/>
    <w:rsid w:val="004E43C9"/>
    <w:rsid w:val="004E58D6"/>
    <w:rsid w:val="004E6132"/>
    <w:rsid w:val="004E6180"/>
    <w:rsid w:val="004E6DFE"/>
    <w:rsid w:val="004E7373"/>
    <w:rsid w:val="004E78B3"/>
    <w:rsid w:val="004E7A34"/>
    <w:rsid w:val="004F0309"/>
    <w:rsid w:val="004F0F8E"/>
    <w:rsid w:val="004F1737"/>
    <w:rsid w:val="004F1A5C"/>
    <w:rsid w:val="004F22CE"/>
    <w:rsid w:val="004F26B4"/>
    <w:rsid w:val="004F4145"/>
    <w:rsid w:val="004F4649"/>
    <w:rsid w:val="004F4DF6"/>
    <w:rsid w:val="004F59F9"/>
    <w:rsid w:val="004F5B55"/>
    <w:rsid w:val="004F5DDD"/>
    <w:rsid w:val="004F5F30"/>
    <w:rsid w:val="004F7E04"/>
    <w:rsid w:val="00501535"/>
    <w:rsid w:val="005015DC"/>
    <w:rsid w:val="00502C37"/>
    <w:rsid w:val="005044E6"/>
    <w:rsid w:val="005046BE"/>
    <w:rsid w:val="00504C8C"/>
    <w:rsid w:val="00505B27"/>
    <w:rsid w:val="00507517"/>
    <w:rsid w:val="00507BE1"/>
    <w:rsid w:val="00511267"/>
    <w:rsid w:val="005119A0"/>
    <w:rsid w:val="00511D20"/>
    <w:rsid w:val="0051262E"/>
    <w:rsid w:val="005127B8"/>
    <w:rsid w:val="00513552"/>
    <w:rsid w:val="005142E4"/>
    <w:rsid w:val="00514374"/>
    <w:rsid w:val="0051514D"/>
    <w:rsid w:val="00516044"/>
    <w:rsid w:val="00516187"/>
    <w:rsid w:val="005164D9"/>
    <w:rsid w:val="005167D1"/>
    <w:rsid w:val="00516C17"/>
    <w:rsid w:val="0051748D"/>
    <w:rsid w:val="005206A3"/>
    <w:rsid w:val="00520A08"/>
    <w:rsid w:val="0052129C"/>
    <w:rsid w:val="00522EAD"/>
    <w:rsid w:val="005238CC"/>
    <w:rsid w:val="00523CBB"/>
    <w:rsid w:val="00523D2D"/>
    <w:rsid w:val="00525317"/>
    <w:rsid w:val="0052546F"/>
    <w:rsid w:val="00525740"/>
    <w:rsid w:val="0052577D"/>
    <w:rsid w:val="00525C34"/>
    <w:rsid w:val="005262A7"/>
    <w:rsid w:val="005265AC"/>
    <w:rsid w:val="0052694F"/>
    <w:rsid w:val="00526BAE"/>
    <w:rsid w:val="00526FBE"/>
    <w:rsid w:val="005303F9"/>
    <w:rsid w:val="005305EB"/>
    <w:rsid w:val="00531959"/>
    <w:rsid w:val="00531DA2"/>
    <w:rsid w:val="00533C32"/>
    <w:rsid w:val="00534214"/>
    <w:rsid w:val="00534A5E"/>
    <w:rsid w:val="00535266"/>
    <w:rsid w:val="0053563D"/>
    <w:rsid w:val="005367FC"/>
    <w:rsid w:val="00540469"/>
    <w:rsid w:val="005405F1"/>
    <w:rsid w:val="00540AA7"/>
    <w:rsid w:val="0054115A"/>
    <w:rsid w:val="005413B7"/>
    <w:rsid w:val="00541D93"/>
    <w:rsid w:val="005423A9"/>
    <w:rsid w:val="00542D3B"/>
    <w:rsid w:val="00543A51"/>
    <w:rsid w:val="00544250"/>
    <w:rsid w:val="005443D3"/>
    <w:rsid w:val="00544594"/>
    <w:rsid w:val="005447DA"/>
    <w:rsid w:val="005461C6"/>
    <w:rsid w:val="005463A9"/>
    <w:rsid w:val="00546C3A"/>
    <w:rsid w:val="00547166"/>
    <w:rsid w:val="005479B2"/>
    <w:rsid w:val="005504FF"/>
    <w:rsid w:val="00551D98"/>
    <w:rsid w:val="00551E66"/>
    <w:rsid w:val="00552E99"/>
    <w:rsid w:val="00553394"/>
    <w:rsid w:val="00553881"/>
    <w:rsid w:val="00554ACA"/>
    <w:rsid w:val="00555000"/>
    <w:rsid w:val="00555528"/>
    <w:rsid w:val="00556363"/>
    <w:rsid w:val="0055714C"/>
    <w:rsid w:val="005571EB"/>
    <w:rsid w:val="0055767F"/>
    <w:rsid w:val="0056021D"/>
    <w:rsid w:val="0056084E"/>
    <w:rsid w:val="005610BF"/>
    <w:rsid w:val="00561DDC"/>
    <w:rsid w:val="005630EF"/>
    <w:rsid w:val="00563251"/>
    <w:rsid w:val="00563CF5"/>
    <w:rsid w:val="0056507B"/>
    <w:rsid w:val="005654B7"/>
    <w:rsid w:val="00565539"/>
    <w:rsid w:val="00565775"/>
    <w:rsid w:val="00565872"/>
    <w:rsid w:val="00565B17"/>
    <w:rsid w:val="005660F0"/>
    <w:rsid w:val="005665B6"/>
    <w:rsid w:val="005666DA"/>
    <w:rsid w:val="00566C40"/>
    <w:rsid w:val="00567072"/>
    <w:rsid w:val="00570C7C"/>
    <w:rsid w:val="00571F3D"/>
    <w:rsid w:val="00572326"/>
    <w:rsid w:val="00572718"/>
    <w:rsid w:val="00573522"/>
    <w:rsid w:val="00574F85"/>
    <w:rsid w:val="0057519C"/>
    <w:rsid w:val="005760FB"/>
    <w:rsid w:val="00576E25"/>
    <w:rsid w:val="00576F9F"/>
    <w:rsid w:val="0057709F"/>
    <w:rsid w:val="00577544"/>
    <w:rsid w:val="005777A7"/>
    <w:rsid w:val="00577A1D"/>
    <w:rsid w:val="00580189"/>
    <w:rsid w:val="00580328"/>
    <w:rsid w:val="00580A42"/>
    <w:rsid w:val="00581F1F"/>
    <w:rsid w:val="0058279D"/>
    <w:rsid w:val="0058282C"/>
    <w:rsid w:val="005828CF"/>
    <w:rsid w:val="00583B5A"/>
    <w:rsid w:val="0058463C"/>
    <w:rsid w:val="005861A9"/>
    <w:rsid w:val="005874C5"/>
    <w:rsid w:val="005875BD"/>
    <w:rsid w:val="005904A4"/>
    <w:rsid w:val="005908B6"/>
    <w:rsid w:val="00590A6A"/>
    <w:rsid w:val="00590EDE"/>
    <w:rsid w:val="005912D5"/>
    <w:rsid w:val="00591411"/>
    <w:rsid w:val="0059203B"/>
    <w:rsid w:val="00594BE0"/>
    <w:rsid w:val="005950F4"/>
    <w:rsid w:val="00596DB5"/>
    <w:rsid w:val="00596FD0"/>
    <w:rsid w:val="0059708E"/>
    <w:rsid w:val="0059787B"/>
    <w:rsid w:val="005A00A4"/>
    <w:rsid w:val="005A050E"/>
    <w:rsid w:val="005A1674"/>
    <w:rsid w:val="005A21A6"/>
    <w:rsid w:val="005A227A"/>
    <w:rsid w:val="005A30A2"/>
    <w:rsid w:val="005A33F5"/>
    <w:rsid w:val="005A37F9"/>
    <w:rsid w:val="005A6F7B"/>
    <w:rsid w:val="005A72A6"/>
    <w:rsid w:val="005A783B"/>
    <w:rsid w:val="005B0590"/>
    <w:rsid w:val="005B0B27"/>
    <w:rsid w:val="005B2379"/>
    <w:rsid w:val="005B2982"/>
    <w:rsid w:val="005B31F5"/>
    <w:rsid w:val="005B3265"/>
    <w:rsid w:val="005B403F"/>
    <w:rsid w:val="005B47D5"/>
    <w:rsid w:val="005B60CC"/>
    <w:rsid w:val="005B659C"/>
    <w:rsid w:val="005B6802"/>
    <w:rsid w:val="005B71DA"/>
    <w:rsid w:val="005B71ED"/>
    <w:rsid w:val="005B7FB7"/>
    <w:rsid w:val="005C07F8"/>
    <w:rsid w:val="005C1394"/>
    <w:rsid w:val="005C1504"/>
    <w:rsid w:val="005C1AF2"/>
    <w:rsid w:val="005C1D77"/>
    <w:rsid w:val="005C24EC"/>
    <w:rsid w:val="005C2C92"/>
    <w:rsid w:val="005C4B32"/>
    <w:rsid w:val="005C5321"/>
    <w:rsid w:val="005D0D49"/>
    <w:rsid w:val="005D0D78"/>
    <w:rsid w:val="005D1E68"/>
    <w:rsid w:val="005D2717"/>
    <w:rsid w:val="005D31AA"/>
    <w:rsid w:val="005D3674"/>
    <w:rsid w:val="005D3A4D"/>
    <w:rsid w:val="005D3BDF"/>
    <w:rsid w:val="005D493E"/>
    <w:rsid w:val="005D55A0"/>
    <w:rsid w:val="005D5B85"/>
    <w:rsid w:val="005D5F2E"/>
    <w:rsid w:val="005D62A2"/>
    <w:rsid w:val="005D6E21"/>
    <w:rsid w:val="005E3B5C"/>
    <w:rsid w:val="005E3D36"/>
    <w:rsid w:val="005E446B"/>
    <w:rsid w:val="005E59A3"/>
    <w:rsid w:val="005E5E64"/>
    <w:rsid w:val="005E6665"/>
    <w:rsid w:val="005E6AF9"/>
    <w:rsid w:val="005E7567"/>
    <w:rsid w:val="005E7933"/>
    <w:rsid w:val="005F1B93"/>
    <w:rsid w:val="005F2253"/>
    <w:rsid w:val="005F5119"/>
    <w:rsid w:val="005F594A"/>
    <w:rsid w:val="005F5BC7"/>
    <w:rsid w:val="005F634D"/>
    <w:rsid w:val="005F66C8"/>
    <w:rsid w:val="005F6AF6"/>
    <w:rsid w:val="0060108C"/>
    <w:rsid w:val="00601DCB"/>
    <w:rsid w:val="00602EEA"/>
    <w:rsid w:val="00604EDC"/>
    <w:rsid w:val="00604F12"/>
    <w:rsid w:val="006052A1"/>
    <w:rsid w:val="0060589A"/>
    <w:rsid w:val="00607009"/>
    <w:rsid w:val="0061056E"/>
    <w:rsid w:val="006110C2"/>
    <w:rsid w:val="006117AD"/>
    <w:rsid w:val="0061193C"/>
    <w:rsid w:val="00611D2E"/>
    <w:rsid w:val="00613516"/>
    <w:rsid w:val="00613CEC"/>
    <w:rsid w:val="00614677"/>
    <w:rsid w:val="00615796"/>
    <w:rsid w:val="00615A12"/>
    <w:rsid w:val="00616643"/>
    <w:rsid w:val="00617642"/>
    <w:rsid w:val="00620A2A"/>
    <w:rsid w:val="00620F43"/>
    <w:rsid w:val="006212A2"/>
    <w:rsid w:val="006222DB"/>
    <w:rsid w:val="00622A1F"/>
    <w:rsid w:val="0062399F"/>
    <w:rsid w:val="00623BCA"/>
    <w:rsid w:val="00623CFA"/>
    <w:rsid w:val="00624B95"/>
    <w:rsid w:val="00624BBA"/>
    <w:rsid w:val="006256AF"/>
    <w:rsid w:val="0062575E"/>
    <w:rsid w:val="00625785"/>
    <w:rsid w:val="0062598D"/>
    <w:rsid w:val="00626C85"/>
    <w:rsid w:val="00627111"/>
    <w:rsid w:val="00627204"/>
    <w:rsid w:val="006275F7"/>
    <w:rsid w:val="0062765B"/>
    <w:rsid w:val="00627745"/>
    <w:rsid w:val="00627B56"/>
    <w:rsid w:val="00630211"/>
    <w:rsid w:val="0063053E"/>
    <w:rsid w:val="00630779"/>
    <w:rsid w:val="00631253"/>
    <w:rsid w:val="00631759"/>
    <w:rsid w:val="006327A8"/>
    <w:rsid w:val="00632AF7"/>
    <w:rsid w:val="006334C1"/>
    <w:rsid w:val="00635EA1"/>
    <w:rsid w:val="00636113"/>
    <w:rsid w:val="00637E4F"/>
    <w:rsid w:val="00640368"/>
    <w:rsid w:val="00640CA0"/>
    <w:rsid w:val="00641F82"/>
    <w:rsid w:val="00642666"/>
    <w:rsid w:val="006437A7"/>
    <w:rsid w:val="006443A5"/>
    <w:rsid w:val="00644844"/>
    <w:rsid w:val="00644E2B"/>
    <w:rsid w:val="0064512D"/>
    <w:rsid w:val="006462E4"/>
    <w:rsid w:val="00646B08"/>
    <w:rsid w:val="00647092"/>
    <w:rsid w:val="0064781E"/>
    <w:rsid w:val="00647A88"/>
    <w:rsid w:val="00647EB4"/>
    <w:rsid w:val="00650C3F"/>
    <w:rsid w:val="00651B09"/>
    <w:rsid w:val="00651D67"/>
    <w:rsid w:val="00651FE6"/>
    <w:rsid w:val="0065352B"/>
    <w:rsid w:val="00653A03"/>
    <w:rsid w:val="006555FE"/>
    <w:rsid w:val="00656F9A"/>
    <w:rsid w:val="0065728B"/>
    <w:rsid w:val="00657577"/>
    <w:rsid w:val="00657583"/>
    <w:rsid w:val="00657DD0"/>
    <w:rsid w:val="00660A98"/>
    <w:rsid w:val="00660CE9"/>
    <w:rsid w:val="00660DD5"/>
    <w:rsid w:val="00662190"/>
    <w:rsid w:val="00663416"/>
    <w:rsid w:val="0066388B"/>
    <w:rsid w:val="00664392"/>
    <w:rsid w:val="00664B88"/>
    <w:rsid w:val="006659AE"/>
    <w:rsid w:val="00666247"/>
    <w:rsid w:val="00666C99"/>
    <w:rsid w:val="006674D8"/>
    <w:rsid w:val="00671CC9"/>
    <w:rsid w:val="00672D77"/>
    <w:rsid w:val="0067437D"/>
    <w:rsid w:val="00674539"/>
    <w:rsid w:val="00674D56"/>
    <w:rsid w:val="00675D38"/>
    <w:rsid w:val="0067681E"/>
    <w:rsid w:val="00677559"/>
    <w:rsid w:val="00677657"/>
    <w:rsid w:val="006779A5"/>
    <w:rsid w:val="006806C6"/>
    <w:rsid w:val="00680A34"/>
    <w:rsid w:val="006812D4"/>
    <w:rsid w:val="00682A66"/>
    <w:rsid w:val="006835FF"/>
    <w:rsid w:val="00683CEE"/>
    <w:rsid w:val="006844A2"/>
    <w:rsid w:val="00686BBA"/>
    <w:rsid w:val="00687249"/>
    <w:rsid w:val="0068730F"/>
    <w:rsid w:val="00687A73"/>
    <w:rsid w:val="00690B20"/>
    <w:rsid w:val="00690EBC"/>
    <w:rsid w:val="00692124"/>
    <w:rsid w:val="006928A9"/>
    <w:rsid w:val="00692993"/>
    <w:rsid w:val="0069452A"/>
    <w:rsid w:val="00694611"/>
    <w:rsid w:val="00696211"/>
    <w:rsid w:val="006970B2"/>
    <w:rsid w:val="006A0064"/>
    <w:rsid w:val="006A0323"/>
    <w:rsid w:val="006A0D28"/>
    <w:rsid w:val="006A14AD"/>
    <w:rsid w:val="006A1765"/>
    <w:rsid w:val="006A1D0D"/>
    <w:rsid w:val="006A1D7C"/>
    <w:rsid w:val="006A2260"/>
    <w:rsid w:val="006A2575"/>
    <w:rsid w:val="006A2E84"/>
    <w:rsid w:val="006A3915"/>
    <w:rsid w:val="006A4C27"/>
    <w:rsid w:val="006A4FE8"/>
    <w:rsid w:val="006A52D4"/>
    <w:rsid w:val="006A5F5E"/>
    <w:rsid w:val="006A5FE6"/>
    <w:rsid w:val="006A5FFC"/>
    <w:rsid w:val="006B051D"/>
    <w:rsid w:val="006B0BE2"/>
    <w:rsid w:val="006B22FA"/>
    <w:rsid w:val="006B2B35"/>
    <w:rsid w:val="006B3663"/>
    <w:rsid w:val="006B393C"/>
    <w:rsid w:val="006B3D11"/>
    <w:rsid w:val="006B50A9"/>
    <w:rsid w:val="006B5F12"/>
    <w:rsid w:val="006B72E6"/>
    <w:rsid w:val="006B79CE"/>
    <w:rsid w:val="006C0653"/>
    <w:rsid w:val="006C1F5E"/>
    <w:rsid w:val="006C3724"/>
    <w:rsid w:val="006C3FAB"/>
    <w:rsid w:val="006C440B"/>
    <w:rsid w:val="006C4E74"/>
    <w:rsid w:val="006C56E4"/>
    <w:rsid w:val="006C5BCA"/>
    <w:rsid w:val="006C686D"/>
    <w:rsid w:val="006C7138"/>
    <w:rsid w:val="006C7BE2"/>
    <w:rsid w:val="006D0B71"/>
    <w:rsid w:val="006D3542"/>
    <w:rsid w:val="006D4424"/>
    <w:rsid w:val="006D4768"/>
    <w:rsid w:val="006D54CC"/>
    <w:rsid w:val="006D63D1"/>
    <w:rsid w:val="006D65A4"/>
    <w:rsid w:val="006D7157"/>
    <w:rsid w:val="006E0056"/>
    <w:rsid w:val="006E0742"/>
    <w:rsid w:val="006E0907"/>
    <w:rsid w:val="006E1242"/>
    <w:rsid w:val="006E2524"/>
    <w:rsid w:val="006E368C"/>
    <w:rsid w:val="006E3721"/>
    <w:rsid w:val="006E3F20"/>
    <w:rsid w:val="006E3F69"/>
    <w:rsid w:val="006E4AB8"/>
    <w:rsid w:val="006E5E73"/>
    <w:rsid w:val="006E6841"/>
    <w:rsid w:val="006E750F"/>
    <w:rsid w:val="006E7F03"/>
    <w:rsid w:val="006F00A3"/>
    <w:rsid w:val="006F00D8"/>
    <w:rsid w:val="006F102F"/>
    <w:rsid w:val="006F1319"/>
    <w:rsid w:val="006F1D78"/>
    <w:rsid w:val="006F21FE"/>
    <w:rsid w:val="006F32CF"/>
    <w:rsid w:val="006F3322"/>
    <w:rsid w:val="006F3D27"/>
    <w:rsid w:val="006F476A"/>
    <w:rsid w:val="006F5CEB"/>
    <w:rsid w:val="00700928"/>
    <w:rsid w:val="00700FC3"/>
    <w:rsid w:val="007016BE"/>
    <w:rsid w:val="00703A05"/>
    <w:rsid w:val="0070424C"/>
    <w:rsid w:val="0070475B"/>
    <w:rsid w:val="00704A0C"/>
    <w:rsid w:val="007057AB"/>
    <w:rsid w:val="0070688E"/>
    <w:rsid w:val="007075FB"/>
    <w:rsid w:val="00707F1B"/>
    <w:rsid w:val="007101EA"/>
    <w:rsid w:val="007102A8"/>
    <w:rsid w:val="00710D0B"/>
    <w:rsid w:val="00710F06"/>
    <w:rsid w:val="007115D6"/>
    <w:rsid w:val="00712054"/>
    <w:rsid w:val="00712EC5"/>
    <w:rsid w:val="0071312D"/>
    <w:rsid w:val="00713AB9"/>
    <w:rsid w:val="00713DBF"/>
    <w:rsid w:val="00715652"/>
    <w:rsid w:val="007156BE"/>
    <w:rsid w:val="0071596B"/>
    <w:rsid w:val="00716090"/>
    <w:rsid w:val="007161A2"/>
    <w:rsid w:val="0071635F"/>
    <w:rsid w:val="0071766D"/>
    <w:rsid w:val="00717DAE"/>
    <w:rsid w:val="007217FD"/>
    <w:rsid w:val="0072279C"/>
    <w:rsid w:val="00722B6F"/>
    <w:rsid w:val="00723150"/>
    <w:rsid w:val="007231E0"/>
    <w:rsid w:val="007239B1"/>
    <w:rsid w:val="00724A36"/>
    <w:rsid w:val="00725F06"/>
    <w:rsid w:val="00726E65"/>
    <w:rsid w:val="00727B88"/>
    <w:rsid w:val="00730128"/>
    <w:rsid w:val="007305E7"/>
    <w:rsid w:val="0073116D"/>
    <w:rsid w:val="00731335"/>
    <w:rsid w:val="007323C6"/>
    <w:rsid w:val="0073320E"/>
    <w:rsid w:val="00733718"/>
    <w:rsid w:val="00734449"/>
    <w:rsid w:val="00734F80"/>
    <w:rsid w:val="0073683B"/>
    <w:rsid w:val="00736E7E"/>
    <w:rsid w:val="007378D3"/>
    <w:rsid w:val="00740DA9"/>
    <w:rsid w:val="007411D7"/>
    <w:rsid w:val="00741BA4"/>
    <w:rsid w:val="00741F68"/>
    <w:rsid w:val="00742BBA"/>
    <w:rsid w:val="00742DD7"/>
    <w:rsid w:val="007431A5"/>
    <w:rsid w:val="00743944"/>
    <w:rsid w:val="007441C9"/>
    <w:rsid w:val="00745F9E"/>
    <w:rsid w:val="00746FE5"/>
    <w:rsid w:val="0075037E"/>
    <w:rsid w:val="00751420"/>
    <w:rsid w:val="0075273C"/>
    <w:rsid w:val="00752F1D"/>
    <w:rsid w:val="007535CE"/>
    <w:rsid w:val="007539BC"/>
    <w:rsid w:val="007547F0"/>
    <w:rsid w:val="00755517"/>
    <w:rsid w:val="00755C78"/>
    <w:rsid w:val="00755D4C"/>
    <w:rsid w:val="007565D4"/>
    <w:rsid w:val="00756A18"/>
    <w:rsid w:val="00756DB8"/>
    <w:rsid w:val="007573A0"/>
    <w:rsid w:val="00757928"/>
    <w:rsid w:val="00760810"/>
    <w:rsid w:val="007627A3"/>
    <w:rsid w:val="0076280E"/>
    <w:rsid w:val="00762934"/>
    <w:rsid w:val="0076297D"/>
    <w:rsid w:val="007630D9"/>
    <w:rsid w:val="00764543"/>
    <w:rsid w:val="00764B55"/>
    <w:rsid w:val="00764E58"/>
    <w:rsid w:val="00765091"/>
    <w:rsid w:val="0076510E"/>
    <w:rsid w:val="007651D2"/>
    <w:rsid w:val="0076587B"/>
    <w:rsid w:val="00766B23"/>
    <w:rsid w:val="00767752"/>
    <w:rsid w:val="007703F6"/>
    <w:rsid w:val="007709AE"/>
    <w:rsid w:val="00772763"/>
    <w:rsid w:val="00773C66"/>
    <w:rsid w:val="00773E27"/>
    <w:rsid w:val="0077402C"/>
    <w:rsid w:val="00774AD6"/>
    <w:rsid w:val="007751FC"/>
    <w:rsid w:val="007752A5"/>
    <w:rsid w:val="007755DD"/>
    <w:rsid w:val="00775DA8"/>
    <w:rsid w:val="00776856"/>
    <w:rsid w:val="00776B87"/>
    <w:rsid w:val="00776EE9"/>
    <w:rsid w:val="0077736B"/>
    <w:rsid w:val="00777E6C"/>
    <w:rsid w:val="007801E8"/>
    <w:rsid w:val="007806DB"/>
    <w:rsid w:val="007810C3"/>
    <w:rsid w:val="00781728"/>
    <w:rsid w:val="00781908"/>
    <w:rsid w:val="00781B2A"/>
    <w:rsid w:val="007822BA"/>
    <w:rsid w:val="00782668"/>
    <w:rsid w:val="0078283B"/>
    <w:rsid w:val="00782CA3"/>
    <w:rsid w:val="0078323D"/>
    <w:rsid w:val="00783771"/>
    <w:rsid w:val="00783C66"/>
    <w:rsid w:val="00784089"/>
    <w:rsid w:val="007842DB"/>
    <w:rsid w:val="00784E77"/>
    <w:rsid w:val="00785486"/>
    <w:rsid w:val="00785D6A"/>
    <w:rsid w:val="00787B7F"/>
    <w:rsid w:val="00790570"/>
    <w:rsid w:val="00790A49"/>
    <w:rsid w:val="00791785"/>
    <w:rsid w:val="00792610"/>
    <w:rsid w:val="00794B76"/>
    <w:rsid w:val="00794DEA"/>
    <w:rsid w:val="00795507"/>
    <w:rsid w:val="007970E1"/>
    <w:rsid w:val="0079744C"/>
    <w:rsid w:val="00797AE9"/>
    <w:rsid w:val="00797D07"/>
    <w:rsid w:val="007A00C0"/>
    <w:rsid w:val="007A12F1"/>
    <w:rsid w:val="007A18A3"/>
    <w:rsid w:val="007A1BB7"/>
    <w:rsid w:val="007A209E"/>
    <w:rsid w:val="007A21F5"/>
    <w:rsid w:val="007A2677"/>
    <w:rsid w:val="007A2822"/>
    <w:rsid w:val="007A354B"/>
    <w:rsid w:val="007A3A94"/>
    <w:rsid w:val="007A4C7A"/>
    <w:rsid w:val="007A5544"/>
    <w:rsid w:val="007A7EC9"/>
    <w:rsid w:val="007B0127"/>
    <w:rsid w:val="007B2015"/>
    <w:rsid w:val="007B2688"/>
    <w:rsid w:val="007B2CDE"/>
    <w:rsid w:val="007B30D0"/>
    <w:rsid w:val="007B3C20"/>
    <w:rsid w:val="007B4821"/>
    <w:rsid w:val="007B59AB"/>
    <w:rsid w:val="007B6532"/>
    <w:rsid w:val="007B715F"/>
    <w:rsid w:val="007C0A1B"/>
    <w:rsid w:val="007C1567"/>
    <w:rsid w:val="007C1A2A"/>
    <w:rsid w:val="007C2B60"/>
    <w:rsid w:val="007C3084"/>
    <w:rsid w:val="007C44C7"/>
    <w:rsid w:val="007C5C78"/>
    <w:rsid w:val="007C65E8"/>
    <w:rsid w:val="007C6A00"/>
    <w:rsid w:val="007C7949"/>
    <w:rsid w:val="007D0306"/>
    <w:rsid w:val="007D0950"/>
    <w:rsid w:val="007D0C2B"/>
    <w:rsid w:val="007D0D77"/>
    <w:rsid w:val="007D13E7"/>
    <w:rsid w:val="007D1869"/>
    <w:rsid w:val="007D2D62"/>
    <w:rsid w:val="007D3159"/>
    <w:rsid w:val="007D3796"/>
    <w:rsid w:val="007D3A1B"/>
    <w:rsid w:val="007D4136"/>
    <w:rsid w:val="007D4975"/>
    <w:rsid w:val="007D4C54"/>
    <w:rsid w:val="007D5302"/>
    <w:rsid w:val="007D5820"/>
    <w:rsid w:val="007D587A"/>
    <w:rsid w:val="007D5A21"/>
    <w:rsid w:val="007D6515"/>
    <w:rsid w:val="007D7BB6"/>
    <w:rsid w:val="007E028B"/>
    <w:rsid w:val="007E0805"/>
    <w:rsid w:val="007E08D8"/>
    <w:rsid w:val="007E0D9E"/>
    <w:rsid w:val="007E0FFE"/>
    <w:rsid w:val="007E157E"/>
    <w:rsid w:val="007E2230"/>
    <w:rsid w:val="007E393E"/>
    <w:rsid w:val="007E3992"/>
    <w:rsid w:val="007E39E9"/>
    <w:rsid w:val="007E3A5F"/>
    <w:rsid w:val="007E5BD7"/>
    <w:rsid w:val="007E5E4E"/>
    <w:rsid w:val="007E74C3"/>
    <w:rsid w:val="007F061E"/>
    <w:rsid w:val="007F1634"/>
    <w:rsid w:val="007F17AA"/>
    <w:rsid w:val="007F2444"/>
    <w:rsid w:val="007F307B"/>
    <w:rsid w:val="007F31B0"/>
    <w:rsid w:val="007F330C"/>
    <w:rsid w:val="007F37D9"/>
    <w:rsid w:val="007F3F9A"/>
    <w:rsid w:val="007F499F"/>
    <w:rsid w:val="007F5979"/>
    <w:rsid w:val="007F77BF"/>
    <w:rsid w:val="008003FD"/>
    <w:rsid w:val="00801699"/>
    <w:rsid w:val="008019AD"/>
    <w:rsid w:val="0080288A"/>
    <w:rsid w:val="0080317B"/>
    <w:rsid w:val="0080744D"/>
    <w:rsid w:val="008074C3"/>
    <w:rsid w:val="0080774D"/>
    <w:rsid w:val="00811DCD"/>
    <w:rsid w:val="0081202A"/>
    <w:rsid w:val="008120BB"/>
    <w:rsid w:val="00813325"/>
    <w:rsid w:val="00813868"/>
    <w:rsid w:val="0081390E"/>
    <w:rsid w:val="00813AED"/>
    <w:rsid w:val="008141D7"/>
    <w:rsid w:val="00816470"/>
    <w:rsid w:val="0081658B"/>
    <w:rsid w:val="0081672E"/>
    <w:rsid w:val="008172A5"/>
    <w:rsid w:val="00817549"/>
    <w:rsid w:val="008175B4"/>
    <w:rsid w:val="00821926"/>
    <w:rsid w:val="00821AE6"/>
    <w:rsid w:val="00825410"/>
    <w:rsid w:val="00826BBF"/>
    <w:rsid w:val="008273E6"/>
    <w:rsid w:val="00830A78"/>
    <w:rsid w:val="008310C5"/>
    <w:rsid w:val="0083181E"/>
    <w:rsid w:val="008319B9"/>
    <w:rsid w:val="008355EC"/>
    <w:rsid w:val="00835E0E"/>
    <w:rsid w:val="008360CA"/>
    <w:rsid w:val="0083640D"/>
    <w:rsid w:val="00836734"/>
    <w:rsid w:val="00837660"/>
    <w:rsid w:val="00837EE9"/>
    <w:rsid w:val="00841082"/>
    <w:rsid w:val="00841092"/>
    <w:rsid w:val="008414B2"/>
    <w:rsid w:val="00843011"/>
    <w:rsid w:val="008435DC"/>
    <w:rsid w:val="00843A29"/>
    <w:rsid w:val="008445F1"/>
    <w:rsid w:val="00844DDD"/>
    <w:rsid w:val="00845467"/>
    <w:rsid w:val="008457E0"/>
    <w:rsid w:val="00845CEF"/>
    <w:rsid w:val="0085096D"/>
    <w:rsid w:val="00850B18"/>
    <w:rsid w:val="0085184B"/>
    <w:rsid w:val="00852E2A"/>
    <w:rsid w:val="00854310"/>
    <w:rsid w:val="008543A1"/>
    <w:rsid w:val="008546DE"/>
    <w:rsid w:val="00855254"/>
    <w:rsid w:val="00855328"/>
    <w:rsid w:val="008557D4"/>
    <w:rsid w:val="00856F9D"/>
    <w:rsid w:val="008576A2"/>
    <w:rsid w:val="0085791F"/>
    <w:rsid w:val="00857BDF"/>
    <w:rsid w:val="00857C7C"/>
    <w:rsid w:val="00860CD6"/>
    <w:rsid w:val="00861AE4"/>
    <w:rsid w:val="00861AF0"/>
    <w:rsid w:val="00862B3B"/>
    <w:rsid w:val="00862EBF"/>
    <w:rsid w:val="00862F3A"/>
    <w:rsid w:val="008646E3"/>
    <w:rsid w:val="00865205"/>
    <w:rsid w:val="00870314"/>
    <w:rsid w:val="00872D58"/>
    <w:rsid w:val="008736D4"/>
    <w:rsid w:val="008743C5"/>
    <w:rsid w:val="00874D56"/>
    <w:rsid w:val="00875047"/>
    <w:rsid w:val="00876F5A"/>
    <w:rsid w:val="00877EED"/>
    <w:rsid w:val="00880C9E"/>
    <w:rsid w:val="00881C56"/>
    <w:rsid w:val="00881E17"/>
    <w:rsid w:val="008823BB"/>
    <w:rsid w:val="008839A5"/>
    <w:rsid w:val="00884BBE"/>
    <w:rsid w:val="00884BC1"/>
    <w:rsid w:val="008853DB"/>
    <w:rsid w:val="008854BE"/>
    <w:rsid w:val="00885745"/>
    <w:rsid w:val="00885A20"/>
    <w:rsid w:val="008902C3"/>
    <w:rsid w:val="008915B3"/>
    <w:rsid w:val="00893927"/>
    <w:rsid w:val="00894C09"/>
    <w:rsid w:val="00894C49"/>
    <w:rsid w:val="008960EA"/>
    <w:rsid w:val="00896258"/>
    <w:rsid w:val="00896DC9"/>
    <w:rsid w:val="0089772B"/>
    <w:rsid w:val="008A00CF"/>
    <w:rsid w:val="008A03BF"/>
    <w:rsid w:val="008A0DD0"/>
    <w:rsid w:val="008A0E56"/>
    <w:rsid w:val="008A1198"/>
    <w:rsid w:val="008A1F0C"/>
    <w:rsid w:val="008A2716"/>
    <w:rsid w:val="008A2779"/>
    <w:rsid w:val="008A3491"/>
    <w:rsid w:val="008A493F"/>
    <w:rsid w:val="008A4FDC"/>
    <w:rsid w:val="008A5988"/>
    <w:rsid w:val="008A5B11"/>
    <w:rsid w:val="008A5BE3"/>
    <w:rsid w:val="008A66BA"/>
    <w:rsid w:val="008A78C4"/>
    <w:rsid w:val="008A78DE"/>
    <w:rsid w:val="008B05BF"/>
    <w:rsid w:val="008B0B5C"/>
    <w:rsid w:val="008B133F"/>
    <w:rsid w:val="008B1ABB"/>
    <w:rsid w:val="008B1CBE"/>
    <w:rsid w:val="008B1E13"/>
    <w:rsid w:val="008B259E"/>
    <w:rsid w:val="008B34F3"/>
    <w:rsid w:val="008B3B8C"/>
    <w:rsid w:val="008B3FFA"/>
    <w:rsid w:val="008B43B0"/>
    <w:rsid w:val="008B4EE5"/>
    <w:rsid w:val="008B5944"/>
    <w:rsid w:val="008C0D0B"/>
    <w:rsid w:val="008C0F3C"/>
    <w:rsid w:val="008C220B"/>
    <w:rsid w:val="008C3F5B"/>
    <w:rsid w:val="008C4266"/>
    <w:rsid w:val="008C4749"/>
    <w:rsid w:val="008C4C69"/>
    <w:rsid w:val="008C5796"/>
    <w:rsid w:val="008C628F"/>
    <w:rsid w:val="008C6552"/>
    <w:rsid w:val="008C68E9"/>
    <w:rsid w:val="008C6B8B"/>
    <w:rsid w:val="008C6BF8"/>
    <w:rsid w:val="008C6D30"/>
    <w:rsid w:val="008C7126"/>
    <w:rsid w:val="008C72C5"/>
    <w:rsid w:val="008C75D5"/>
    <w:rsid w:val="008C76EA"/>
    <w:rsid w:val="008D0B60"/>
    <w:rsid w:val="008D11EB"/>
    <w:rsid w:val="008D1DC8"/>
    <w:rsid w:val="008D26E5"/>
    <w:rsid w:val="008D2757"/>
    <w:rsid w:val="008D2D56"/>
    <w:rsid w:val="008D2E30"/>
    <w:rsid w:val="008D3CD4"/>
    <w:rsid w:val="008D4110"/>
    <w:rsid w:val="008D452F"/>
    <w:rsid w:val="008D4539"/>
    <w:rsid w:val="008D50E5"/>
    <w:rsid w:val="008D50F5"/>
    <w:rsid w:val="008D5516"/>
    <w:rsid w:val="008D5A23"/>
    <w:rsid w:val="008D6354"/>
    <w:rsid w:val="008D6781"/>
    <w:rsid w:val="008D7E8E"/>
    <w:rsid w:val="008E0DDE"/>
    <w:rsid w:val="008E1139"/>
    <w:rsid w:val="008E1B25"/>
    <w:rsid w:val="008E2908"/>
    <w:rsid w:val="008E2F1A"/>
    <w:rsid w:val="008E487F"/>
    <w:rsid w:val="008E493D"/>
    <w:rsid w:val="008E4988"/>
    <w:rsid w:val="008E5962"/>
    <w:rsid w:val="008E70FC"/>
    <w:rsid w:val="008E74B7"/>
    <w:rsid w:val="008E7AED"/>
    <w:rsid w:val="008F043D"/>
    <w:rsid w:val="008F0C2A"/>
    <w:rsid w:val="008F0DCD"/>
    <w:rsid w:val="008F173C"/>
    <w:rsid w:val="008F1CCD"/>
    <w:rsid w:val="008F200B"/>
    <w:rsid w:val="008F2415"/>
    <w:rsid w:val="008F2DAA"/>
    <w:rsid w:val="008F30E9"/>
    <w:rsid w:val="008F32EB"/>
    <w:rsid w:val="008F35C1"/>
    <w:rsid w:val="008F4025"/>
    <w:rsid w:val="008F49E9"/>
    <w:rsid w:val="008F5831"/>
    <w:rsid w:val="008F5E47"/>
    <w:rsid w:val="008F5E90"/>
    <w:rsid w:val="008F61C3"/>
    <w:rsid w:val="008F6504"/>
    <w:rsid w:val="008F6540"/>
    <w:rsid w:val="008F6B36"/>
    <w:rsid w:val="008F6EB2"/>
    <w:rsid w:val="008F709F"/>
    <w:rsid w:val="008F70A5"/>
    <w:rsid w:val="008F7FA7"/>
    <w:rsid w:val="00900026"/>
    <w:rsid w:val="0090199C"/>
    <w:rsid w:val="00901F49"/>
    <w:rsid w:val="0090262C"/>
    <w:rsid w:val="00902FB3"/>
    <w:rsid w:val="009037D3"/>
    <w:rsid w:val="00903B35"/>
    <w:rsid w:val="00904D9B"/>
    <w:rsid w:val="00906595"/>
    <w:rsid w:val="009066AE"/>
    <w:rsid w:val="0090712A"/>
    <w:rsid w:val="00907A9B"/>
    <w:rsid w:val="009119C8"/>
    <w:rsid w:val="00911B73"/>
    <w:rsid w:val="00912D9F"/>
    <w:rsid w:val="00912FAB"/>
    <w:rsid w:val="00914086"/>
    <w:rsid w:val="0091481F"/>
    <w:rsid w:val="0091521A"/>
    <w:rsid w:val="009153E4"/>
    <w:rsid w:val="0091687E"/>
    <w:rsid w:val="00916C65"/>
    <w:rsid w:val="00916E65"/>
    <w:rsid w:val="00917F39"/>
    <w:rsid w:val="00921898"/>
    <w:rsid w:val="00922962"/>
    <w:rsid w:val="00923705"/>
    <w:rsid w:val="00923976"/>
    <w:rsid w:val="00923CE5"/>
    <w:rsid w:val="00925513"/>
    <w:rsid w:val="009263C2"/>
    <w:rsid w:val="00926BCC"/>
    <w:rsid w:val="00926D4C"/>
    <w:rsid w:val="009272F4"/>
    <w:rsid w:val="00930481"/>
    <w:rsid w:val="00930945"/>
    <w:rsid w:val="00931590"/>
    <w:rsid w:val="0093169D"/>
    <w:rsid w:val="00932031"/>
    <w:rsid w:val="00932278"/>
    <w:rsid w:val="009324FB"/>
    <w:rsid w:val="00932F69"/>
    <w:rsid w:val="009354E8"/>
    <w:rsid w:val="009355FD"/>
    <w:rsid w:val="00935603"/>
    <w:rsid w:val="00935AC1"/>
    <w:rsid w:val="00936AD1"/>
    <w:rsid w:val="00937334"/>
    <w:rsid w:val="00940924"/>
    <w:rsid w:val="00942684"/>
    <w:rsid w:val="00942B1F"/>
    <w:rsid w:val="00942B3B"/>
    <w:rsid w:val="00943027"/>
    <w:rsid w:val="009436C5"/>
    <w:rsid w:val="0094374D"/>
    <w:rsid w:val="00944060"/>
    <w:rsid w:val="0094593F"/>
    <w:rsid w:val="00947574"/>
    <w:rsid w:val="00950F53"/>
    <w:rsid w:val="00951920"/>
    <w:rsid w:val="00951B37"/>
    <w:rsid w:val="009525C4"/>
    <w:rsid w:val="00953193"/>
    <w:rsid w:val="0095347A"/>
    <w:rsid w:val="0095355E"/>
    <w:rsid w:val="0095365B"/>
    <w:rsid w:val="00953E53"/>
    <w:rsid w:val="0095418F"/>
    <w:rsid w:val="00954C72"/>
    <w:rsid w:val="00954E63"/>
    <w:rsid w:val="009558C2"/>
    <w:rsid w:val="009558F9"/>
    <w:rsid w:val="0095595E"/>
    <w:rsid w:val="00955CB9"/>
    <w:rsid w:val="00957FA5"/>
    <w:rsid w:val="009618B8"/>
    <w:rsid w:val="0096226E"/>
    <w:rsid w:val="00962B22"/>
    <w:rsid w:val="009657F8"/>
    <w:rsid w:val="00965D07"/>
    <w:rsid w:val="00967B57"/>
    <w:rsid w:val="00970270"/>
    <w:rsid w:val="009702BA"/>
    <w:rsid w:val="009705A7"/>
    <w:rsid w:val="0097078E"/>
    <w:rsid w:val="009710C2"/>
    <w:rsid w:val="00971313"/>
    <w:rsid w:val="00971998"/>
    <w:rsid w:val="00972514"/>
    <w:rsid w:val="00972BCB"/>
    <w:rsid w:val="0097319F"/>
    <w:rsid w:val="00973BFD"/>
    <w:rsid w:val="00973E29"/>
    <w:rsid w:val="009740B5"/>
    <w:rsid w:val="00974208"/>
    <w:rsid w:val="00974292"/>
    <w:rsid w:val="00974817"/>
    <w:rsid w:val="00974B85"/>
    <w:rsid w:val="00976981"/>
    <w:rsid w:val="009777BB"/>
    <w:rsid w:val="00980094"/>
    <w:rsid w:val="00980871"/>
    <w:rsid w:val="00980A2E"/>
    <w:rsid w:val="00980B66"/>
    <w:rsid w:val="00981A9B"/>
    <w:rsid w:val="00981D75"/>
    <w:rsid w:val="00982ADD"/>
    <w:rsid w:val="009840CE"/>
    <w:rsid w:val="00985B52"/>
    <w:rsid w:val="00985CF8"/>
    <w:rsid w:val="00986BBA"/>
    <w:rsid w:val="00986E3F"/>
    <w:rsid w:val="00986F59"/>
    <w:rsid w:val="00987F43"/>
    <w:rsid w:val="009900D4"/>
    <w:rsid w:val="00990932"/>
    <w:rsid w:val="009910CC"/>
    <w:rsid w:val="00992086"/>
    <w:rsid w:val="009929A4"/>
    <w:rsid w:val="00993A66"/>
    <w:rsid w:val="00995B26"/>
    <w:rsid w:val="00995B63"/>
    <w:rsid w:val="00995D8C"/>
    <w:rsid w:val="00995E2D"/>
    <w:rsid w:val="009966DA"/>
    <w:rsid w:val="00997795"/>
    <w:rsid w:val="009A17BD"/>
    <w:rsid w:val="009A1E61"/>
    <w:rsid w:val="009A250D"/>
    <w:rsid w:val="009A2CCC"/>
    <w:rsid w:val="009A387B"/>
    <w:rsid w:val="009A39BC"/>
    <w:rsid w:val="009A3FBB"/>
    <w:rsid w:val="009A406E"/>
    <w:rsid w:val="009A4350"/>
    <w:rsid w:val="009A53A8"/>
    <w:rsid w:val="009A5640"/>
    <w:rsid w:val="009A5D1B"/>
    <w:rsid w:val="009A64DD"/>
    <w:rsid w:val="009A6554"/>
    <w:rsid w:val="009A6E31"/>
    <w:rsid w:val="009A6F52"/>
    <w:rsid w:val="009B0766"/>
    <w:rsid w:val="009B0A1C"/>
    <w:rsid w:val="009B13DD"/>
    <w:rsid w:val="009B1D04"/>
    <w:rsid w:val="009B2535"/>
    <w:rsid w:val="009B35F8"/>
    <w:rsid w:val="009B385E"/>
    <w:rsid w:val="009B535A"/>
    <w:rsid w:val="009B5409"/>
    <w:rsid w:val="009B58D5"/>
    <w:rsid w:val="009B5CC1"/>
    <w:rsid w:val="009B603B"/>
    <w:rsid w:val="009B6127"/>
    <w:rsid w:val="009B7321"/>
    <w:rsid w:val="009B7324"/>
    <w:rsid w:val="009B7545"/>
    <w:rsid w:val="009B77A3"/>
    <w:rsid w:val="009B7D6E"/>
    <w:rsid w:val="009B7DE6"/>
    <w:rsid w:val="009C2CAA"/>
    <w:rsid w:val="009C3981"/>
    <w:rsid w:val="009C4343"/>
    <w:rsid w:val="009C43D3"/>
    <w:rsid w:val="009C4719"/>
    <w:rsid w:val="009C5B3A"/>
    <w:rsid w:val="009C5C40"/>
    <w:rsid w:val="009C5F21"/>
    <w:rsid w:val="009C6A89"/>
    <w:rsid w:val="009C7246"/>
    <w:rsid w:val="009C7CF4"/>
    <w:rsid w:val="009C7D6C"/>
    <w:rsid w:val="009D03F8"/>
    <w:rsid w:val="009D1070"/>
    <w:rsid w:val="009D10EB"/>
    <w:rsid w:val="009D2119"/>
    <w:rsid w:val="009D3753"/>
    <w:rsid w:val="009D3783"/>
    <w:rsid w:val="009D3AE2"/>
    <w:rsid w:val="009D56C5"/>
    <w:rsid w:val="009D680C"/>
    <w:rsid w:val="009D6827"/>
    <w:rsid w:val="009D69C9"/>
    <w:rsid w:val="009D78DC"/>
    <w:rsid w:val="009E0FF8"/>
    <w:rsid w:val="009E246C"/>
    <w:rsid w:val="009E271E"/>
    <w:rsid w:val="009E278B"/>
    <w:rsid w:val="009E2C7A"/>
    <w:rsid w:val="009E2C90"/>
    <w:rsid w:val="009E49E8"/>
    <w:rsid w:val="009E5B3B"/>
    <w:rsid w:val="009E6575"/>
    <w:rsid w:val="009E6F84"/>
    <w:rsid w:val="009E6FB9"/>
    <w:rsid w:val="009E7848"/>
    <w:rsid w:val="009F00F5"/>
    <w:rsid w:val="009F0B87"/>
    <w:rsid w:val="009F1F36"/>
    <w:rsid w:val="009F2C57"/>
    <w:rsid w:val="009F49C1"/>
    <w:rsid w:val="009F4AEC"/>
    <w:rsid w:val="009F6D33"/>
    <w:rsid w:val="009F79FD"/>
    <w:rsid w:val="009F7DDA"/>
    <w:rsid w:val="00A00308"/>
    <w:rsid w:val="00A00351"/>
    <w:rsid w:val="00A009BB"/>
    <w:rsid w:val="00A017DD"/>
    <w:rsid w:val="00A035C3"/>
    <w:rsid w:val="00A0464B"/>
    <w:rsid w:val="00A05A1A"/>
    <w:rsid w:val="00A06440"/>
    <w:rsid w:val="00A065BE"/>
    <w:rsid w:val="00A06A62"/>
    <w:rsid w:val="00A06B66"/>
    <w:rsid w:val="00A06EB9"/>
    <w:rsid w:val="00A075D8"/>
    <w:rsid w:val="00A10452"/>
    <w:rsid w:val="00A108E6"/>
    <w:rsid w:val="00A10ADF"/>
    <w:rsid w:val="00A10EC5"/>
    <w:rsid w:val="00A12192"/>
    <w:rsid w:val="00A12353"/>
    <w:rsid w:val="00A1252F"/>
    <w:rsid w:val="00A1277B"/>
    <w:rsid w:val="00A128DF"/>
    <w:rsid w:val="00A12F71"/>
    <w:rsid w:val="00A14A5B"/>
    <w:rsid w:val="00A14BF8"/>
    <w:rsid w:val="00A1540B"/>
    <w:rsid w:val="00A1612D"/>
    <w:rsid w:val="00A1634E"/>
    <w:rsid w:val="00A16454"/>
    <w:rsid w:val="00A1659F"/>
    <w:rsid w:val="00A17B2A"/>
    <w:rsid w:val="00A20150"/>
    <w:rsid w:val="00A20A51"/>
    <w:rsid w:val="00A20D36"/>
    <w:rsid w:val="00A210F8"/>
    <w:rsid w:val="00A22453"/>
    <w:rsid w:val="00A2340A"/>
    <w:rsid w:val="00A23446"/>
    <w:rsid w:val="00A247BB"/>
    <w:rsid w:val="00A24A52"/>
    <w:rsid w:val="00A24F21"/>
    <w:rsid w:val="00A257D6"/>
    <w:rsid w:val="00A26649"/>
    <w:rsid w:val="00A266CF"/>
    <w:rsid w:val="00A267B7"/>
    <w:rsid w:val="00A26B8F"/>
    <w:rsid w:val="00A27BCD"/>
    <w:rsid w:val="00A27BE2"/>
    <w:rsid w:val="00A302E0"/>
    <w:rsid w:val="00A316B3"/>
    <w:rsid w:val="00A3174B"/>
    <w:rsid w:val="00A31EAF"/>
    <w:rsid w:val="00A3216A"/>
    <w:rsid w:val="00A32AB0"/>
    <w:rsid w:val="00A32ABD"/>
    <w:rsid w:val="00A32CD2"/>
    <w:rsid w:val="00A333F1"/>
    <w:rsid w:val="00A33DA8"/>
    <w:rsid w:val="00A35237"/>
    <w:rsid w:val="00A3528B"/>
    <w:rsid w:val="00A35DE1"/>
    <w:rsid w:val="00A35FD1"/>
    <w:rsid w:val="00A36EB9"/>
    <w:rsid w:val="00A370CC"/>
    <w:rsid w:val="00A37193"/>
    <w:rsid w:val="00A374D2"/>
    <w:rsid w:val="00A41366"/>
    <w:rsid w:val="00A4324D"/>
    <w:rsid w:val="00A443D5"/>
    <w:rsid w:val="00A45412"/>
    <w:rsid w:val="00A45609"/>
    <w:rsid w:val="00A45B09"/>
    <w:rsid w:val="00A45B57"/>
    <w:rsid w:val="00A46DD7"/>
    <w:rsid w:val="00A506BB"/>
    <w:rsid w:val="00A506BF"/>
    <w:rsid w:val="00A50992"/>
    <w:rsid w:val="00A50AF2"/>
    <w:rsid w:val="00A512C1"/>
    <w:rsid w:val="00A5251A"/>
    <w:rsid w:val="00A52EFA"/>
    <w:rsid w:val="00A532ED"/>
    <w:rsid w:val="00A539B8"/>
    <w:rsid w:val="00A54F5E"/>
    <w:rsid w:val="00A5521A"/>
    <w:rsid w:val="00A558E7"/>
    <w:rsid w:val="00A55F21"/>
    <w:rsid w:val="00A56140"/>
    <w:rsid w:val="00A56677"/>
    <w:rsid w:val="00A56C11"/>
    <w:rsid w:val="00A57281"/>
    <w:rsid w:val="00A579D7"/>
    <w:rsid w:val="00A57D6C"/>
    <w:rsid w:val="00A607DC"/>
    <w:rsid w:val="00A60898"/>
    <w:rsid w:val="00A61896"/>
    <w:rsid w:val="00A61F23"/>
    <w:rsid w:val="00A6296B"/>
    <w:rsid w:val="00A62C3A"/>
    <w:rsid w:val="00A62DE5"/>
    <w:rsid w:val="00A63177"/>
    <w:rsid w:val="00A63820"/>
    <w:rsid w:val="00A6386A"/>
    <w:rsid w:val="00A63F0F"/>
    <w:rsid w:val="00A640D3"/>
    <w:rsid w:val="00A654C1"/>
    <w:rsid w:val="00A6638A"/>
    <w:rsid w:val="00A668B8"/>
    <w:rsid w:val="00A66A38"/>
    <w:rsid w:val="00A6745F"/>
    <w:rsid w:val="00A677D8"/>
    <w:rsid w:val="00A71BD1"/>
    <w:rsid w:val="00A72225"/>
    <w:rsid w:val="00A73705"/>
    <w:rsid w:val="00A74CF7"/>
    <w:rsid w:val="00A74EB9"/>
    <w:rsid w:val="00A76188"/>
    <w:rsid w:val="00A767C8"/>
    <w:rsid w:val="00A7775F"/>
    <w:rsid w:val="00A7783B"/>
    <w:rsid w:val="00A77E84"/>
    <w:rsid w:val="00A80363"/>
    <w:rsid w:val="00A81F97"/>
    <w:rsid w:val="00A83C3B"/>
    <w:rsid w:val="00A85531"/>
    <w:rsid w:val="00A86935"/>
    <w:rsid w:val="00A9076E"/>
    <w:rsid w:val="00A914C6"/>
    <w:rsid w:val="00A91BDF"/>
    <w:rsid w:val="00A92E6B"/>
    <w:rsid w:val="00A934E5"/>
    <w:rsid w:val="00A93923"/>
    <w:rsid w:val="00A94BC2"/>
    <w:rsid w:val="00A9571D"/>
    <w:rsid w:val="00A95B07"/>
    <w:rsid w:val="00A963BA"/>
    <w:rsid w:val="00A97A1A"/>
    <w:rsid w:val="00A97B28"/>
    <w:rsid w:val="00A97F9B"/>
    <w:rsid w:val="00AA0348"/>
    <w:rsid w:val="00AA04C2"/>
    <w:rsid w:val="00AA0E61"/>
    <w:rsid w:val="00AA11D5"/>
    <w:rsid w:val="00AA35C1"/>
    <w:rsid w:val="00AA380A"/>
    <w:rsid w:val="00AA3CA5"/>
    <w:rsid w:val="00AA3EF6"/>
    <w:rsid w:val="00AA521F"/>
    <w:rsid w:val="00AA5371"/>
    <w:rsid w:val="00AA5842"/>
    <w:rsid w:val="00AA6333"/>
    <w:rsid w:val="00AA76FD"/>
    <w:rsid w:val="00AA78C7"/>
    <w:rsid w:val="00AA7EE6"/>
    <w:rsid w:val="00AB0FA1"/>
    <w:rsid w:val="00AB167D"/>
    <w:rsid w:val="00AB19D4"/>
    <w:rsid w:val="00AB24FE"/>
    <w:rsid w:val="00AB2505"/>
    <w:rsid w:val="00AB29E3"/>
    <w:rsid w:val="00AB348C"/>
    <w:rsid w:val="00AB4D3E"/>
    <w:rsid w:val="00AB572F"/>
    <w:rsid w:val="00AB5A34"/>
    <w:rsid w:val="00AB5BAC"/>
    <w:rsid w:val="00AB5D74"/>
    <w:rsid w:val="00AB5E32"/>
    <w:rsid w:val="00AB6746"/>
    <w:rsid w:val="00AB7E1E"/>
    <w:rsid w:val="00AC1BC5"/>
    <w:rsid w:val="00AC2783"/>
    <w:rsid w:val="00AC427B"/>
    <w:rsid w:val="00AC650A"/>
    <w:rsid w:val="00AC7306"/>
    <w:rsid w:val="00AC7396"/>
    <w:rsid w:val="00AC7699"/>
    <w:rsid w:val="00AD1581"/>
    <w:rsid w:val="00AD21E6"/>
    <w:rsid w:val="00AD290F"/>
    <w:rsid w:val="00AD538E"/>
    <w:rsid w:val="00AD54DC"/>
    <w:rsid w:val="00AD5EAA"/>
    <w:rsid w:val="00AD607B"/>
    <w:rsid w:val="00AD6E64"/>
    <w:rsid w:val="00AD7E1A"/>
    <w:rsid w:val="00AD7F5C"/>
    <w:rsid w:val="00AE02EC"/>
    <w:rsid w:val="00AE0AC5"/>
    <w:rsid w:val="00AE0F2E"/>
    <w:rsid w:val="00AE13CA"/>
    <w:rsid w:val="00AE15A2"/>
    <w:rsid w:val="00AE18F3"/>
    <w:rsid w:val="00AE1D39"/>
    <w:rsid w:val="00AE27C0"/>
    <w:rsid w:val="00AE2870"/>
    <w:rsid w:val="00AE377A"/>
    <w:rsid w:val="00AE38ED"/>
    <w:rsid w:val="00AE423B"/>
    <w:rsid w:val="00AE451D"/>
    <w:rsid w:val="00AE5C13"/>
    <w:rsid w:val="00AE7C20"/>
    <w:rsid w:val="00AF17C5"/>
    <w:rsid w:val="00AF1C29"/>
    <w:rsid w:val="00AF1C79"/>
    <w:rsid w:val="00AF2466"/>
    <w:rsid w:val="00AF33B2"/>
    <w:rsid w:val="00AF3709"/>
    <w:rsid w:val="00AF37DF"/>
    <w:rsid w:val="00AF3AD5"/>
    <w:rsid w:val="00AF43DA"/>
    <w:rsid w:val="00AF471A"/>
    <w:rsid w:val="00AF51DE"/>
    <w:rsid w:val="00AF5D38"/>
    <w:rsid w:val="00AF6124"/>
    <w:rsid w:val="00AF626C"/>
    <w:rsid w:val="00AF64B1"/>
    <w:rsid w:val="00AF7469"/>
    <w:rsid w:val="00AF7F6E"/>
    <w:rsid w:val="00B0135E"/>
    <w:rsid w:val="00B0193C"/>
    <w:rsid w:val="00B0204E"/>
    <w:rsid w:val="00B02658"/>
    <w:rsid w:val="00B02782"/>
    <w:rsid w:val="00B029B0"/>
    <w:rsid w:val="00B02BFC"/>
    <w:rsid w:val="00B03294"/>
    <w:rsid w:val="00B03B86"/>
    <w:rsid w:val="00B03C98"/>
    <w:rsid w:val="00B03CC4"/>
    <w:rsid w:val="00B0464F"/>
    <w:rsid w:val="00B049E4"/>
    <w:rsid w:val="00B0533B"/>
    <w:rsid w:val="00B05416"/>
    <w:rsid w:val="00B0596A"/>
    <w:rsid w:val="00B05B47"/>
    <w:rsid w:val="00B067E5"/>
    <w:rsid w:val="00B072EF"/>
    <w:rsid w:val="00B0749B"/>
    <w:rsid w:val="00B0769F"/>
    <w:rsid w:val="00B0780F"/>
    <w:rsid w:val="00B07DE9"/>
    <w:rsid w:val="00B07F71"/>
    <w:rsid w:val="00B108A2"/>
    <w:rsid w:val="00B10D54"/>
    <w:rsid w:val="00B11300"/>
    <w:rsid w:val="00B11B6D"/>
    <w:rsid w:val="00B11EBF"/>
    <w:rsid w:val="00B12065"/>
    <w:rsid w:val="00B12D23"/>
    <w:rsid w:val="00B133D0"/>
    <w:rsid w:val="00B146B2"/>
    <w:rsid w:val="00B1494F"/>
    <w:rsid w:val="00B14EA6"/>
    <w:rsid w:val="00B14F17"/>
    <w:rsid w:val="00B15844"/>
    <w:rsid w:val="00B16021"/>
    <w:rsid w:val="00B1651E"/>
    <w:rsid w:val="00B16987"/>
    <w:rsid w:val="00B172B4"/>
    <w:rsid w:val="00B173FC"/>
    <w:rsid w:val="00B205EA"/>
    <w:rsid w:val="00B20C32"/>
    <w:rsid w:val="00B20C98"/>
    <w:rsid w:val="00B21456"/>
    <w:rsid w:val="00B21464"/>
    <w:rsid w:val="00B21B9D"/>
    <w:rsid w:val="00B21F86"/>
    <w:rsid w:val="00B22537"/>
    <w:rsid w:val="00B22E5B"/>
    <w:rsid w:val="00B232EA"/>
    <w:rsid w:val="00B235C4"/>
    <w:rsid w:val="00B23AF1"/>
    <w:rsid w:val="00B23C7E"/>
    <w:rsid w:val="00B23C8A"/>
    <w:rsid w:val="00B2419A"/>
    <w:rsid w:val="00B243BF"/>
    <w:rsid w:val="00B249A8"/>
    <w:rsid w:val="00B24D28"/>
    <w:rsid w:val="00B25581"/>
    <w:rsid w:val="00B256F0"/>
    <w:rsid w:val="00B25AC8"/>
    <w:rsid w:val="00B263CE"/>
    <w:rsid w:val="00B26B67"/>
    <w:rsid w:val="00B27401"/>
    <w:rsid w:val="00B27DD8"/>
    <w:rsid w:val="00B27DDD"/>
    <w:rsid w:val="00B304F5"/>
    <w:rsid w:val="00B31860"/>
    <w:rsid w:val="00B3235B"/>
    <w:rsid w:val="00B32AAC"/>
    <w:rsid w:val="00B32E7D"/>
    <w:rsid w:val="00B33159"/>
    <w:rsid w:val="00B332B3"/>
    <w:rsid w:val="00B33435"/>
    <w:rsid w:val="00B33B75"/>
    <w:rsid w:val="00B3479D"/>
    <w:rsid w:val="00B3551A"/>
    <w:rsid w:val="00B3666E"/>
    <w:rsid w:val="00B36E8C"/>
    <w:rsid w:val="00B37C0E"/>
    <w:rsid w:val="00B37C42"/>
    <w:rsid w:val="00B37F3E"/>
    <w:rsid w:val="00B40195"/>
    <w:rsid w:val="00B40841"/>
    <w:rsid w:val="00B419C6"/>
    <w:rsid w:val="00B41DE7"/>
    <w:rsid w:val="00B41F1B"/>
    <w:rsid w:val="00B429FE"/>
    <w:rsid w:val="00B42FB5"/>
    <w:rsid w:val="00B433ED"/>
    <w:rsid w:val="00B438DA"/>
    <w:rsid w:val="00B447B1"/>
    <w:rsid w:val="00B44C41"/>
    <w:rsid w:val="00B44D82"/>
    <w:rsid w:val="00B44D8E"/>
    <w:rsid w:val="00B4690B"/>
    <w:rsid w:val="00B46949"/>
    <w:rsid w:val="00B46EC2"/>
    <w:rsid w:val="00B50072"/>
    <w:rsid w:val="00B504A3"/>
    <w:rsid w:val="00B50893"/>
    <w:rsid w:val="00B508EC"/>
    <w:rsid w:val="00B50D1A"/>
    <w:rsid w:val="00B51042"/>
    <w:rsid w:val="00B51AC6"/>
    <w:rsid w:val="00B524B8"/>
    <w:rsid w:val="00B52DFE"/>
    <w:rsid w:val="00B53DDC"/>
    <w:rsid w:val="00B543BE"/>
    <w:rsid w:val="00B56E6B"/>
    <w:rsid w:val="00B570CF"/>
    <w:rsid w:val="00B57517"/>
    <w:rsid w:val="00B57FA2"/>
    <w:rsid w:val="00B6004C"/>
    <w:rsid w:val="00B600DC"/>
    <w:rsid w:val="00B605F5"/>
    <w:rsid w:val="00B6075F"/>
    <w:rsid w:val="00B60C92"/>
    <w:rsid w:val="00B612FD"/>
    <w:rsid w:val="00B61E28"/>
    <w:rsid w:val="00B6496E"/>
    <w:rsid w:val="00B65784"/>
    <w:rsid w:val="00B66194"/>
    <w:rsid w:val="00B67C9D"/>
    <w:rsid w:val="00B67EB2"/>
    <w:rsid w:val="00B702D7"/>
    <w:rsid w:val="00B7149F"/>
    <w:rsid w:val="00B71648"/>
    <w:rsid w:val="00B71790"/>
    <w:rsid w:val="00B71AA6"/>
    <w:rsid w:val="00B72452"/>
    <w:rsid w:val="00B73102"/>
    <w:rsid w:val="00B74982"/>
    <w:rsid w:val="00B75BCF"/>
    <w:rsid w:val="00B765F9"/>
    <w:rsid w:val="00B7689D"/>
    <w:rsid w:val="00B76A05"/>
    <w:rsid w:val="00B77CA5"/>
    <w:rsid w:val="00B814B9"/>
    <w:rsid w:val="00B81502"/>
    <w:rsid w:val="00B8167C"/>
    <w:rsid w:val="00B817BC"/>
    <w:rsid w:val="00B818C1"/>
    <w:rsid w:val="00B82E6E"/>
    <w:rsid w:val="00B84349"/>
    <w:rsid w:val="00B84669"/>
    <w:rsid w:val="00B84885"/>
    <w:rsid w:val="00B856B6"/>
    <w:rsid w:val="00B87432"/>
    <w:rsid w:val="00B877C3"/>
    <w:rsid w:val="00B9024C"/>
    <w:rsid w:val="00B9030B"/>
    <w:rsid w:val="00B90A88"/>
    <w:rsid w:val="00B92B9D"/>
    <w:rsid w:val="00B92ED5"/>
    <w:rsid w:val="00B93119"/>
    <w:rsid w:val="00B93379"/>
    <w:rsid w:val="00B93460"/>
    <w:rsid w:val="00B9513C"/>
    <w:rsid w:val="00B9519F"/>
    <w:rsid w:val="00B95F7A"/>
    <w:rsid w:val="00B975A0"/>
    <w:rsid w:val="00B9768A"/>
    <w:rsid w:val="00BA04DF"/>
    <w:rsid w:val="00BA0957"/>
    <w:rsid w:val="00BA0A8E"/>
    <w:rsid w:val="00BA19B6"/>
    <w:rsid w:val="00BA2356"/>
    <w:rsid w:val="00BA27B5"/>
    <w:rsid w:val="00BA2985"/>
    <w:rsid w:val="00BA2B56"/>
    <w:rsid w:val="00BA33D0"/>
    <w:rsid w:val="00BA48B9"/>
    <w:rsid w:val="00BA51DE"/>
    <w:rsid w:val="00BA5B3B"/>
    <w:rsid w:val="00BA7777"/>
    <w:rsid w:val="00BB0264"/>
    <w:rsid w:val="00BB1423"/>
    <w:rsid w:val="00BB45A2"/>
    <w:rsid w:val="00BB4CEF"/>
    <w:rsid w:val="00BB508E"/>
    <w:rsid w:val="00BB50D2"/>
    <w:rsid w:val="00BB6175"/>
    <w:rsid w:val="00BB61B5"/>
    <w:rsid w:val="00BB7227"/>
    <w:rsid w:val="00BB74CB"/>
    <w:rsid w:val="00BB7A0D"/>
    <w:rsid w:val="00BB7E40"/>
    <w:rsid w:val="00BC0614"/>
    <w:rsid w:val="00BC07A4"/>
    <w:rsid w:val="00BC0AB7"/>
    <w:rsid w:val="00BC230E"/>
    <w:rsid w:val="00BC2E21"/>
    <w:rsid w:val="00BC2E27"/>
    <w:rsid w:val="00BC359A"/>
    <w:rsid w:val="00BC4D1F"/>
    <w:rsid w:val="00BC5624"/>
    <w:rsid w:val="00BC5B4C"/>
    <w:rsid w:val="00BC64E2"/>
    <w:rsid w:val="00BC684C"/>
    <w:rsid w:val="00BC6D3C"/>
    <w:rsid w:val="00BD0CC7"/>
    <w:rsid w:val="00BD0EC4"/>
    <w:rsid w:val="00BD17B7"/>
    <w:rsid w:val="00BD1B99"/>
    <w:rsid w:val="00BD2D8B"/>
    <w:rsid w:val="00BD3916"/>
    <w:rsid w:val="00BD4160"/>
    <w:rsid w:val="00BD4CE9"/>
    <w:rsid w:val="00BD60BC"/>
    <w:rsid w:val="00BD69CE"/>
    <w:rsid w:val="00BE05F8"/>
    <w:rsid w:val="00BE06FF"/>
    <w:rsid w:val="00BE1BC3"/>
    <w:rsid w:val="00BE302E"/>
    <w:rsid w:val="00BE42BF"/>
    <w:rsid w:val="00BE4E68"/>
    <w:rsid w:val="00BE5569"/>
    <w:rsid w:val="00BE5858"/>
    <w:rsid w:val="00BE673D"/>
    <w:rsid w:val="00BE6C16"/>
    <w:rsid w:val="00BE7022"/>
    <w:rsid w:val="00BF2706"/>
    <w:rsid w:val="00BF2AD7"/>
    <w:rsid w:val="00BF2F9B"/>
    <w:rsid w:val="00BF349F"/>
    <w:rsid w:val="00BF450C"/>
    <w:rsid w:val="00BF54F8"/>
    <w:rsid w:val="00BF5781"/>
    <w:rsid w:val="00BF57DB"/>
    <w:rsid w:val="00BF5AE3"/>
    <w:rsid w:val="00BF603E"/>
    <w:rsid w:val="00BF67B9"/>
    <w:rsid w:val="00BF6937"/>
    <w:rsid w:val="00BF6AA5"/>
    <w:rsid w:val="00BF7166"/>
    <w:rsid w:val="00BF725A"/>
    <w:rsid w:val="00BF72B8"/>
    <w:rsid w:val="00BF7A58"/>
    <w:rsid w:val="00BF7C05"/>
    <w:rsid w:val="00BF7EEF"/>
    <w:rsid w:val="00C008EE"/>
    <w:rsid w:val="00C011F6"/>
    <w:rsid w:val="00C01B50"/>
    <w:rsid w:val="00C02C6E"/>
    <w:rsid w:val="00C02FB6"/>
    <w:rsid w:val="00C057A4"/>
    <w:rsid w:val="00C05FD7"/>
    <w:rsid w:val="00C06692"/>
    <w:rsid w:val="00C0717A"/>
    <w:rsid w:val="00C07550"/>
    <w:rsid w:val="00C07BD6"/>
    <w:rsid w:val="00C07F3F"/>
    <w:rsid w:val="00C1018D"/>
    <w:rsid w:val="00C10255"/>
    <w:rsid w:val="00C1056F"/>
    <w:rsid w:val="00C10C7D"/>
    <w:rsid w:val="00C11075"/>
    <w:rsid w:val="00C11DE3"/>
    <w:rsid w:val="00C14C56"/>
    <w:rsid w:val="00C14D96"/>
    <w:rsid w:val="00C151B2"/>
    <w:rsid w:val="00C1530E"/>
    <w:rsid w:val="00C160A0"/>
    <w:rsid w:val="00C16478"/>
    <w:rsid w:val="00C17600"/>
    <w:rsid w:val="00C179A7"/>
    <w:rsid w:val="00C17A6B"/>
    <w:rsid w:val="00C17D37"/>
    <w:rsid w:val="00C202D2"/>
    <w:rsid w:val="00C2049C"/>
    <w:rsid w:val="00C207C1"/>
    <w:rsid w:val="00C22451"/>
    <w:rsid w:val="00C225A4"/>
    <w:rsid w:val="00C245A7"/>
    <w:rsid w:val="00C24815"/>
    <w:rsid w:val="00C2531B"/>
    <w:rsid w:val="00C263E2"/>
    <w:rsid w:val="00C268D7"/>
    <w:rsid w:val="00C2711A"/>
    <w:rsid w:val="00C2776E"/>
    <w:rsid w:val="00C27A9D"/>
    <w:rsid w:val="00C30433"/>
    <w:rsid w:val="00C3077C"/>
    <w:rsid w:val="00C316AF"/>
    <w:rsid w:val="00C320A7"/>
    <w:rsid w:val="00C32305"/>
    <w:rsid w:val="00C328D3"/>
    <w:rsid w:val="00C332B0"/>
    <w:rsid w:val="00C33535"/>
    <w:rsid w:val="00C33709"/>
    <w:rsid w:val="00C33CE8"/>
    <w:rsid w:val="00C33F94"/>
    <w:rsid w:val="00C34B48"/>
    <w:rsid w:val="00C35BA9"/>
    <w:rsid w:val="00C35FA4"/>
    <w:rsid w:val="00C36207"/>
    <w:rsid w:val="00C363F1"/>
    <w:rsid w:val="00C36976"/>
    <w:rsid w:val="00C37109"/>
    <w:rsid w:val="00C37970"/>
    <w:rsid w:val="00C37F62"/>
    <w:rsid w:val="00C4029E"/>
    <w:rsid w:val="00C40C5C"/>
    <w:rsid w:val="00C40DB1"/>
    <w:rsid w:val="00C41612"/>
    <w:rsid w:val="00C41E4D"/>
    <w:rsid w:val="00C4209C"/>
    <w:rsid w:val="00C433D2"/>
    <w:rsid w:val="00C43A53"/>
    <w:rsid w:val="00C441EF"/>
    <w:rsid w:val="00C452FC"/>
    <w:rsid w:val="00C45977"/>
    <w:rsid w:val="00C47505"/>
    <w:rsid w:val="00C47C1A"/>
    <w:rsid w:val="00C47C4F"/>
    <w:rsid w:val="00C500CF"/>
    <w:rsid w:val="00C505AA"/>
    <w:rsid w:val="00C505CB"/>
    <w:rsid w:val="00C506A9"/>
    <w:rsid w:val="00C51FED"/>
    <w:rsid w:val="00C5296E"/>
    <w:rsid w:val="00C53410"/>
    <w:rsid w:val="00C5360E"/>
    <w:rsid w:val="00C5423A"/>
    <w:rsid w:val="00C542B6"/>
    <w:rsid w:val="00C54481"/>
    <w:rsid w:val="00C554D2"/>
    <w:rsid w:val="00C55D18"/>
    <w:rsid w:val="00C55FA8"/>
    <w:rsid w:val="00C56658"/>
    <w:rsid w:val="00C56BC7"/>
    <w:rsid w:val="00C57930"/>
    <w:rsid w:val="00C57D76"/>
    <w:rsid w:val="00C606B2"/>
    <w:rsid w:val="00C60A16"/>
    <w:rsid w:val="00C60E2D"/>
    <w:rsid w:val="00C623DD"/>
    <w:rsid w:val="00C62B55"/>
    <w:rsid w:val="00C62C5D"/>
    <w:rsid w:val="00C63AE6"/>
    <w:rsid w:val="00C63EE0"/>
    <w:rsid w:val="00C64677"/>
    <w:rsid w:val="00C64ABC"/>
    <w:rsid w:val="00C65314"/>
    <w:rsid w:val="00C65853"/>
    <w:rsid w:val="00C6657C"/>
    <w:rsid w:val="00C6736D"/>
    <w:rsid w:val="00C70D1C"/>
    <w:rsid w:val="00C70F75"/>
    <w:rsid w:val="00C712DA"/>
    <w:rsid w:val="00C7135E"/>
    <w:rsid w:val="00C719A1"/>
    <w:rsid w:val="00C71AFF"/>
    <w:rsid w:val="00C72400"/>
    <w:rsid w:val="00C72962"/>
    <w:rsid w:val="00C729FB"/>
    <w:rsid w:val="00C733ED"/>
    <w:rsid w:val="00C73622"/>
    <w:rsid w:val="00C73A5D"/>
    <w:rsid w:val="00C73BE2"/>
    <w:rsid w:val="00C73F56"/>
    <w:rsid w:val="00C73FB9"/>
    <w:rsid w:val="00C7447E"/>
    <w:rsid w:val="00C74D7D"/>
    <w:rsid w:val="00C756C5"/>
    <w:rsid w:val="00C760D3"/>
    <w:rsid w:val="00C767BF"/>
    <w:rsid w:val="00C8005F"/>
    <w:rsid w:val="00C800A2"/>
    <w:rsid w:val="00C8096E"/>
    <w:rsid w:val="00C8181D"/>
    <w:rsid w:val="00C81CAD"/>
    <w:rsid w:val="00C81FF9"/>
    <w:rsid w:val="00C831FF"/>
    <w:rsid w:val="00C854D5"/>
    <w:rsid w:val="00C85503"/>
    <w:rsid w:val="00C85635"/>
    <w:rsid w:val="00C87D11"/>
    <w:rsid w:val="00C91D57"/>
    <w:rsid w:val="00C921EB"/>
    <w:rsid w:val="00C92613"/>
    <w:rsid w:val="00C93104"/>
    <w:rsid w:val="00C932EB"/>
    <w:rsid w:val="00C939E5"/>
    <w:rsid w:val="00C94B1D"/>
    <w:rsid w:val="00C95265"/>
    <w:rsid w:val="00C95266"/>
    <w:rsid w:val="00C964C3"/>
    <w:rsid w:val="00C9670D"/>
    <w:rsid w:val="00C97F36"/>
    <w:rsid w:val="00C97F98"/>
    <w:rsid w:val="00CA05F2"/>
    <w:rsid w:val="00CA1E59"/>
    <w:rsid w:val="00CA2000"/>
    <w:rsid w:val="00CA3237"/>
    <w:rsid w:val="00CA3AFA"/>
    <w:rsid w:val="00CA3D64"/>
    <w:rsid w:val="00CA4B8F"/>
    <w:rsid w:val="00CA4D85"/>
    <w:rsid w:val="00CA51F4"/>
    <w:rsid w:val="00CA5989"/>
    <w:rsid w:val="00CA5AAF"/>
    <w:rsid w:val="00CA7070"/>
    <w:rsid w:val="00CA767A"/>
    <w:rsid w:val="00CA7C1D"/>
    <w:rsid w:val="00CB01E1"/>
    <w:rsid w:val="00CB0587"/>
    <w:rsid w:val="00CB17B4"/>
    <w:rsid w:val="00CB1F9B"/>
    <w:rsid w:val="00CB231F"/>
    <w:rsid w:val="00CB23D2"/>
    <w:rsid w:val="00CB2764"/>
    <w:rsid w:val="00CB2861"/>
    <w:rsid w:val="00CB2FAE"/>
    <w:rsid w:val="00CB41A0"/>
    <w:rsid w:val="00CB41B3"/>
    <w:rsid w:val="00CB56AD"/>
    <w:rsid w:val="00CB57B2"/>
    <w:rsid w:val="00CB5CF0"/>
    <w:rsid w:val="00CB6D83"/>
    <w:rsid w:val="00CB77B3"/>
    <w:rsid w:val="00CB7B85"/>
    <w:rsid w:val="00CC0F8A"/>
    <w:rsid w:val="00CC117E"/>
    <w:rsid w:val="00CC1610"/>
    <w:rsid w:val="00CC194E"/>
    <w:rsid w:val="00CC2B19"/>
    <w:rsid w:val="00CC33D7"/>
    <w:rsid w:val="00CC3E19"/>
    <w:rsid w:val="00CC3E25"/>
    <w:rsid w:val="00CC505C"/>
    <w:rsid w:val="00CC54F4"/>
    <w:rsid w:val="00CC633C"/>
    <w:rsid w:val="00CC65FC"/>
    <w:rsid w:val="00CC66B8"/>
    <w:rsid w:val="00CC6D5E"/>
    <w:rsid w:val="00CC6E5A"/>
    <w:rsid w:val="00CC72DA"/>
    <w:rsid w:val="00CC7A4B"/>
    <w:rsid w:val="00CD0997"/>
    <w:rsid w:val="00CD13A2"/>
    <w:rsid w:val="00CD1CEC"/>
    <w:rsid w:val="00CD265E"/>
    <w:rsid w:val="00CD2717"/>
    <w:rsid w:val="00CD2BD5"/>
    <w:rsid w:val="00CD3390"/>
    <w:rsid w:val="00CD3B33"/>
    <w:rsid w:val="00CD3F5D"/>
    <w:rsid w:val="00CD4029"/>
    <w:rsid w:val="00CD4248"/>
    <w:rsid w:val="00CD472C"/>
    <w:rsid w:val="00CD5550"/>
    <w:rsid w:val="00CD60C8"/>
    <w:rsid w:val="00CD63BB"/>
    <w:rsid w:val="00CE1311"/>
    <w:rsid w:val="00CE2427"/>
    <w:rsid w:val="00CE2460"/>
    <w:rsid w:val="00CE41AC"/>
    <w:rsid w:val="00CE45B7"/>
    <w:rsid w:val="00CE4790"/>
    <w:rsid w:val="00CE5622"/>
    <w:rsid w:val="00CE701F"/>
    <w:rsid w:val="00CF0018"/>
    <w:rsid w:val="00CF009E"/>
    <w:rsid w:val="00CF069C"/>
    <w:rsid w:val="00CF2318"/>
    <w:rsid w:val="00CF26CD"/>
    <w:rsid w:val="00CF2DDA"/>
    <w:rsid w:val="00CF2F1B"/>
    <w:rsid w:val="00CF48E8"/>
    <w:rsid w:val="00CF545D"/>
    <w:rsid w:val="00CF6001"/>
    <w:rsid w:val="00CF6693"/>
    <w:rsid w:val="00CF6BD0"/>
    <w:rsid w:val="00CF6D29"/>
    <w:rsid w:val="00CF7474"/>
    <w:rsid w:val="00CF78B6"/>
    <w:rsid w:val="00CF7A9E"/>
    <w:rsid w:val="00D005F2"/>
    <w:rsid w:val="00D0091A"/>
    <w:rsid w:val="00D0098F"/>
    <w:rsid w:val="00D03114"/>
    <w:rsid w:val="00D036F9"/>
    <w:rsid w:val="00D03D6D"/>
    <w:rsid w:val="00D04BEF"/>
    <w:rsid w:val="00D05BAF"/>
    <w:rsid w:val="00D05D13"/>
    <w:rsid w:val="00D06027"/>
    <w:rsid w:val="00D06B8C"/>
    <w:rsid w:val="00D06BF4"/>
    <w:rsid w:val="00D0764C"/>
    <w:rsid w:val="00D07AC9"/>
    <w:rsid w:val="00D1049A"/>
    <w:rsid w:val="00D10936"/>
    <w:rsid w:val="00D11627"/>
    <w:rsid w:val="00D12B26"/>
    <w:rsid w:val="00D12F05"/>
    <w:rsid w:val="00D1458A"/>
    <w:rsid w:val="00D16E72"/>
    <w:rsid w:val="00D16EB9"/>
    <w:rsid w:val="00D1732A"/>
    <w:rsid w:val="00D176BC"/>
    <w:rsid w:val="00D177B2"/>
    <w:rsid w:val="00D17A27"/>
    <w:rsid w:val="00D20B25"/>
    <w:rsid w:val="00D20B90"/>
    <w:rsid w:val="00D21301"/>
    <w:rsid w:val="00D21584"/>
    <w:rsid w:val="00D2280F"/>
    <w:rsid w:val="00D24016"/>
    <w:rsid w:val="00D2629B"/>
    <w:rsid w:val="00D26B40"/>
    <w:rsid w:val="00D26E1E"/>
    <w:rsid w:val="00D27112"/>
    <w:rsid w:val="00D27479"/>
    <w:rsid w:val="00D27BB8"/>
    <w:rsid w:val="00D30D65"/>
    <w:rsid w:val="00D31383"/>
    <w:rsid w:val="00D314F9"/>
    <w:rsid w:val="00D31519"/>
    <w:rsid w:val="00D3157F"/>
    <w:rsid w:val="00D316FE"/>
    <w:rsid w:val="00D31FAC"/>
    <w:rsid w:val="00D320D1"/>
    <w:rsid w:val="00D32F42"/>
    <w:rsid w:val="00D341F3"/>
    <w:rsid w:val="00D36E48"/>
    <w:rsid w:val="00D378DA"/>
    <w:rsid w:val="00D415BE"/>
    <w:rsid w:val="00D447D5"/>
    <w:rsid w:val="00D44FFB"/>
    <w:rsid w:val="00D46C9C"/>
    <w:rsid w:val="00D500F6"/>
    <w:rsid w:val="00D511FC"/>
    <w:rsid w:val="00D518B3"/>
    <w:rsid w:val="00D51B6B"/>
    <w:rsid w:val="00D52A17"/>
    <w:rsid w:val="00D52A32"/>
    <w:rsid w:val="00D52C6D"/>
    <w:rsid w:val="00D530D9"/>
    <w:rsid w:val="00D531FA"/>
    <w:rsid w:val="00D5362C"/>
    <w:rsid w:val="00D53C4F"/>
    <w:rsid w:val="00D53F0F"/>
    <w:rsid w:val="00D55626"/>
    <w:rsid w:val="00D55746"/>
    <w:rsid w:val="00D566F0"/>
    <w:rsid w:val="00D56EAE"/>
    <w:rsid w:val="00D574DC"/>
    <w:rsid w:val="00D57749"/>
    <w:rsid w:val="00D60F26"/>
    <w:rsid w:val="00D611AF"/>
    <w:rsid w:val="00D61266"/>
    <w:rsid w:val="00D61B64"/>
    <w:rsid w:val="00D62AF5"/>
    <w:rsid w:val="00D62B37"/>
    <w:rsid w:val="00D62C49"/>
    <w:rsid w:val="00D63021"/>
    <w:rsid w:val="00D6375D"/>
    <w:rsid w:val="00D642AA"/>
    <w:rsid w:val="00D6567F"/>
    <w:rsid w:val="00D65CB9"/>
    <w:rsid w:val="00D65E34"/>
    <w:rsid w:val="00D70482"/>
    <w:rsid w:val="00D70817"/>
    <w:rsid w:val="00D729ED"/>
    <w:rsid w:val="00D74000"/>
    <w:rsid w:val="00D74803"/>
    <w:rsid w:val="00D74ACA"/>
    <w:rsid w:val="00D74ED2"/>
    <w:rsid w:val="00D7568F"/>
    <w:rsid w:val="00D75DFD"/>
    <w:rsid w:val="00D76BD2"/>
    <w:rsid w:val="00D771B3"/>
    <w:rsid w:val="00D81A66"/>
    <w:rsid w:val="00D8244A"/>
    <w:rsid w:val="00D82B45"/>
    <w:rsid w:val="00D83635"/>
    <w:rsid w:val="00D83929"/>
    <w:rsid w:val="00D840BD"/>
    <w:rsid w:val="00D8629F"/>
    <w:rsid w:val="00D863DD"/>
    <w:rsid w:val="00D86FDF"/>
    <w:rsid w:val="00D906E5"/>
    <w:rsid w:val="00D90AF1"/>
    <w:rsid w:val="00D90E0C"/>
    <w:rsid w:val="00D91608"/>
    <w:rsid w:val="00D925C4"/>
    <w:rsid w:val="00D926B1"/>
    <w:rsid w:val="00D92725"/>
    <w:rsid w:val="00D92AAA"/>
    <w:rsid w:val="00D92E7A"/>
    <w:rsid w:val="00D934F0"/>
    <w:rsid w:val="00D94442"/>
    <w:rsid w:val="00D94A39"/>
    <w:rsid w:val="00D94FFD"/>
    <w:rsid w:val="00D95AEE"/>
    <w:rsid w:val="00D95ED5"/>
    <w:rsid w:val="00D96D07"/>
    <w:rsid w:val="00D9773F"/>
    <w:rsid w:val="00DA0403"/>
    <w:rsid w:val="00DA0987"/>
    <w:rsid w:val="00DA09A2"/>
    <w:rsid w:val="00DA0CCE"/>
    <w:rsid w:val="00DA306D"/>
    <w:rsid w:val="00DA391E"/>
    <w:rsid w:val="00DA45B3"/>
    <w:rsid w:val="00DA494B"/>
    <w:rsid w:val="00DA49CE"/>
    <w:rsid w:val="00DA4B12"/>
    <w:rsid w:val="00DA5BC3"/>
    <w:rsid w:val="00DA673E"/>
    <w:rsid w:val="00DA762E"/>
    <w:rsid w:val="00DA7BA6"/>
    <w:rsid w:val="00DB1869"/>
    <w:rsid w:val="00DB189C"/>
    <w:rsid w:val="00DB1DF9"/>
    <w:rsid w:val="00DB2B8D"/>
    <w:rsid w:val="00DB3B92"/>
    <w:rsid w:val="00DB3D95"/>
    <w:rsid w:val="00DB455B"/>
    <w:rsid w:val="00DB46A0"/>
    <w:rsid w:val="00DB5DB9"/>
    <w:rsid w:val="00DB63D0"/>
    <w:rsid w:val="00DB6CD5"/>
    <w:rsid w:val="00DC0CA6"/>
    <w:rsid w:val="00DC1050"/>
    <w:rsid w:val="00DC107E"/>
    <w:rsid w:val="00DC1A43"/>
    <w:rsid w:val="00DC2F9A"/>
    <w:rsid w:val="00DC35D9"/>
    <w:rsid w:val="00DC42DD"/>
    <w:rsid w:val="00DC4307"/>
    <w:rsid w:val="00DC5595"/>
    <w:rsid w:val="00DC56D4"/>
    <w:rsid w:val="00DC5CE5"/>
    <w:rsid w:val="00DC6765"/>
    <w:rsid w:val="00DC783C"/>
    <w:rsid w:val="00DD0559"/>
    <w:rsid w:val="00DD06B9"/>
    <w:rsid w:val="00DD3865"/>
    <w:rsid w:val="00DD3FAF"/>
    <w:rsid w:val="00DD40E8"/>
    <w:rsid w:val="00DD5159"/>
    <w:rsid w:val="00DD5268"/>
    <w:rsid w:val="00DD60DD"/>
    <w:rsid w:val="00DD630D"/>
    <w:rsid w:val="00DD661E"/>
    <w:rsid w:val="00DD7727"/>
    <w:rsid w:val="00DD7CB3"/>
    <w:rsid w:val="00DD7EFF"/>
    <w:rsid w:val="00DE1367"/>
    <w:rsid w:val="00DE1681"/>
    <w:rsid w:val="00DE1BEE"/>
    <w:rsid w:val="00DE2A89"/>
    <w:rsid w:val="00DE384A"/>
    <w:rsid w:val="00DE3F10"/>
    <w:rsid w:val="00DE5F24"/>
    <w:rsid w:val="00DE7864"/>
    <w:rsid w:val="00DF0959"/>
    <w:rsid w:val="00DF1A36"/>
    <w:rsid w:val="00DF2DF3"/>
    <w:rsid w:val="00DF2E8E"/>
    <w:rsid w:val="00DF3AB3"/>
    <w:rsid w:val="00DF4B3F"/>
    <w:rsid w:val="00DF5170"/>
    <w:rsid w:val="00DF5B12"/>
    <w:rsid w:val="00DF5C6F"/>
    <w:rsid w:val="00DF5E8C"/>
    <w:rsid w:val="00DF5F66"/>
    <w:rsid w:val="00DF679F"/>
    <w:rsid w:val="00DF6F33"/>
    <w:rsid w:val="00DF7BD9"/>
    <w:rsid w:val="00DF7EB3"/>
    <w:rsid w:val="00E005FB"/>
    <w:rsid w:val="00E0097C"/>
    <w:rsid w:val="00E01156"/>
    <w:rsid w:val="00E013FE"/>
    <w:rsid w:val="00E01500"/>
    <w:rsid w:val="00E016DD"/>
    <w:rsid w:val="00E01823"/>
    <w:rsid w:val="00E02162"/>
    <w:rsid w:val="00E0368C"/>
    <w:rsid w:val="00E04E3C"/>
    <w:rsid w:val="00E05236"/>
    <w:rsid w:val="00E05893"/>
    <w:rsid w:val="00E05B05"/>
    <w:rsid w:val="00E05E8D"/>
    <w:rsid w:val="00E06292"/>
    <w:rsid w:val="00E06A94"/>
    <w:rsid w:val="00E07E2A"/>
    <w:rsid w:val="00E1024C"/>
    <w:rsid w:val="00E10CD3"/>
    <w:rsid w:val="00E10F7F"/>
    <w:rsid w:val="00E10FFD"/>
    <w:rsid w:val="00E1139B"/>
    <w:rsid w:val="00E11C5E"/>
    <w:rsid w:val="00E11F2E"/>
    <w:rsid w:val="00E1262F"/>
    <w:rsid w:val="00E128C9"/>
    <w:rsid w:val="00E12E65"/>
    <w:rsid w:val="00E1393C"/>
    <w:rsid w:val="00E1441B"/>
    <w:rsid w:val="00E1531F"/>
    <w:rsid w:val="00E15CA6"/>
    <w:rsid w:val="00E16090"/>
    <w:rsid w:val="00E167FF"/>
    <w:rsid w:val="00E16B5E"/>
    <w:rsid w:val="00E2032C"/>
    <w:rsid w:val="00E21974"/>
    <w:rsid w:val="00E222EF"/>
    <w:rsid w:val="00E23BE0"/>
    <w:rsid w:val="00E24CA1"/>
    <w:rsid w:val="00E250D6"/>
    <w:rsid w:val="00E25450"/>
    <w:rsid w:val="00E25785"/>
    <w:rsid w:val="00E264C4"/>
    <w:rsid w:val="00E27C28"/>
    <w:rsid w:val="00E301B2"/>
    <w:rsid w:val="00E30912"/>
    <w:rsid w:val="00E31460"/>
    <w:rsid w:val="00E315A4"/>
    <w:rsid w:val="00E31DE0"/>
    <w:rsid w:val="00E323A9"/>
    <w:rsid w:val="00E326E9"/>
    <w:rsid w:val="00E3364E"/>
    <w:rsid w:val="00E33CE6"/>
    <w:rsid w:val="00E340F2"/>
    <w:rsid w:val="00E34133"/>
    <w:rsid w:val="00E3585E"/>
    <w:rsid w:val="00E3663A"/>
    <w:rsid w:val="00E37204"/>
    <w:rsid w:val="00E375E6"/>
    <w:rsid w:val="00E41198"/>
    <w:rsid w:val="00E41437"/>
    <w:rsid w:val="00E42895"/>
    <w:rsid w:val="00E42A2A"/>
    <w:rsid w:val="00E42ED0"/>
    <w:rsid w:val="00E43045"/>
    <w:rsid w:val="00E437B3"/>
    <w:rsid w:val="00E45A20"/>
    <w:rsid w:val="00E46B84"/>
    <w:rsid w:val="00E46C07"/>
    <w:rsid w:val="00E46D11"/>
    <w:rsid w:val="00E4733D"/>
    <w:rsid w:val="00E4741F"/>
    <w:rsid w:val="00E50734"/>
    <w:rsid w:val="00E50941"/>
    <w:rsid w:val="00E51A04"/>
    <w:rsid w:val="00E520DB"/>
    <w:rsid w:val="00E53113"/>
    <w:rsid w:val="00E53B2A"/>
    <w:rsid w:val="00E5648C"/>
    <w:rsid w:val="00E60F73"/>
    <w:rsid w:val="00E61067"/>
    <w:rsid w:val="00E61A3B"/>
    <w:rsid w:val="00E61B25"/>
    <w:rsid w:val="00E61EB7"/>
    <w:rsid w:val="00E63528"/>
    <w:rsid w:val="00E635C4"/>
    <w:rsid w:val="00E63641"/>
    <w:rsid w:val="00E63C20"/>
    <w:rsid w:val="00E657EF"/>
    <w:rsid w:val="00E65985"/>
    <w:rsid w:val="00E65A80"/>
    <w:rsid w:val="00E65D0C"/>
    <w:rsid w:val="00E65EA8"/>
    <w:rsid w:val="00E65EF5"/>
    <w:rsid w:val="00E6709A"/>
    <w:rsid w:val="00E674BB"/>
    <w:rsid w:val="00E67B2E"/>
    <w:rsid w:val="00E70455"/>
    <w:rsid w:val="00E70557"/>
    <w:rsid w:val="00E70A5D"/>
    <w:rsid w:val="00E72E38"/>
    <w:rsid w:val="00E736AA"/>
    <w:rsid w:val="00E73A6D"/>
    <w:rsid w:val="00E73B38"/>
    <w:rsid w:val="00E741DD"/>
    <w:rsid w:val="00E74D78"/>
    <w:rsid w:val="00E75043"/>
    <w:rsid w:val="00E757BB"/>
    <w:rsid w:val="00E76BBE"/>
    <w:rsid w:val="00E773CA"/>
    <w:rsid w:val="00E77BF9"/>
    <w:rsid w:val="00E77D81"/>
    <w:rsid w:val="00E8064F"/>
    <w:rsid w:val="00E80B90"/>
    <w:rsid w:val="00E80CA8"/>
    <w:rsid w:val="00E81B5E"/>
    <w:rsid w:val="00E8271E"/>
    <w:rsid w:val="00E82DDA"/>
    <w:rsid w:val="00E83320"/>
    <w:rsid w:val="00E83388"/>
    <w:rsid w:val="00E83B0B"/>
    <w:rsid w:val="00E84827"/>
    <w:rsid w:val="00E85103"/>
    <w:rsid w:val="00E85B88"/>
    <w:rsid w:val="00E86BB2"/>
    <w:rsid w:val="00E875E9"/>
    <w:rsid w:val="00E87C59"/>
    <w:rsid w:val="00E87CF8"/>
    <w:rsid w:val="00E90B4C"/>
    <w:rsid w:val="00E91D50"/>
    <w:rsid w:val="00E935DF"/>
    <w:rsid w:val="00E94D6F"/>
    <w:rsid w:val="00E958DD"/>
    <w:rsid w:val="00E97B58"/>
    <w:rsid w:val="00EA0098"/>
    <w:rsid w:val="00EA0E11"/>
    <w:rsid w:val="00EA11A2"/>
    <w:rsid w:val="00EA1758"/>
    <w:rsid w:val="00EA1D41"/>
    <w:rsid w:val="00EA23E6"/>
    <w:rsid w:val="00EA2A7B"/>
    <w:rsid w:val="00EA2C0D"/>
    <w:rsid w:val="00EA2C9F"/>
    <w:rsid w:val="00EA325C"/>
    <w:rsid w:val="00EA3B74"/>
    <w:rsid w:val="00EA40B9"/>
    <w:rsid w:val="00EA4354"/>
    <w:rsid w:val="00EA501E"/>
    <w:rsid w:val="00EA5E05"/>
    <w:rsid w:val="00EA60F5"/>
    <w:rsid w:val="00EA6631"/>
    <w:rsid w:val="00EA6A33"/>
    <w:rsid w:val="00EA754C"/>
    <w:rsid w:val="00EA7767"/>
    <w:rsid w:val="00EB0AC4"/>
    <w:rsid w:val="00EB0DDE"/>
    <w:rsid w:val="00EB2F7D"/>
    <w:rsid w:val="00EB31DD"/>
    <w:rsid w:val="00EB42FF"/>
    <w:rsid w:val="00EB4AAD"/>
    <w:rsid w:val="00EB5414"/>
    <w:rsid w:val="00EB615C"/>
    <w:rsid w:val="00EB7482"/>
    <w:rsid w:val="00EB7A03"/>
    <w:rsid w:val="00EB7A59"/>
    <w:rsid w:val="00EC09A3"/>
    <w:rsid w:val="00EC0C11"/>
    <w:rsid w:val="00EC19AA"/>
    <w:rsid w:val="00EC2353"/>
    <w:rsid w:val="00EC2A32"/>
    <w:rsid w:val="00EC2D34"/>
    <w:rsid w:val="00EC376E"/>
    <w:rsid w:val="00EC460C"/>
    <w:rsid w:val="00EC4EBD"/>
    <w:rsid w:val="00EC55CD"/>
    <w:rsid w:val="00EC55CF"/>
    <w:rsid w:val="00EC60D9"/>
    <w:rsid w:val="00EC637C"/>
    <w:rsid w:val="00EC689F"/>
    <w:rsid w:val="00EC6E64"/>
    <w:rsid w:val="00EC74D2"/>
    <w:rsid w:val="00EC7666"/>
    <w:rsid w:val="00EC7885"/>
    <w:rsid w:val="00EC7F1B"/>
    <w:rsid w:val="00EC7F42"/>
    <w:rsid w:val="00EC7FE5"/>
    <w:rsid w:val="00EC7FEB"/>
    <w:rsid w:val="00ED04A6"/>
    <w:rsid w:val="00ED058A"/>
    <w:rsid w:val="00ED0E08"/>
    <w:rsid w:val="00ED19E3"/>
    <w:rsid w:val="00ED3746"/>
    <w:rsid w:val="00ED4DC7"/>
    <w:rsid w:val="00ED6333"/>
    <w:rsid w:val="00ED696F"/>
    <w:rsid w:val="00ED6A23"/>
    <w:rsid w:val="00ED71D0"/>
    <w:rsid w:val="00ED72FD"/>
    <w:rsid w:val="00ED73F1"/>
    <w:rsid w:val="00ED7C37"/>
    <w:rsid w:val="00EE057F"/>
    <w:rsid w:val="00EE0C47"/>
    <w:rsid w:val="00EE1158"/>
    <w:rsid w:val="00EE23DC"/>
    <w:rsid w:val="00EE2B36"/>
    <w:rsid w:val="00EE2BC4"/>
    <w:rsid w:val="00EE3055"/>
    <w:rsid w:val="00EE34B5"/>
    <w:rsid w:val="00EE3C08"/>
    <w:rsid w:val="00EE46F5"/>
    <w:rsid w:val="00EE49A5"/>
    <w:rsid w:val="00EE4E67"/>
    <w:rsid w:val="00EE500D"/>
    <w:rsid w:val="00EE5678"/>
    <w:rsid w:val="00EE60AC"/>
    <w:rsid w:val="00EE63B0"/>
    <w:rsid w:val="00EE65EC"/>
    <w:rsid w:val="00EE69C5"/>
    <w:rsid w:val="00EE71C6"/>
    <w:rsid w:val="00EE73E7"/>
    <w:rsid w:val="00EE75B7"/>
    <w:rsid w:val="00EE7C6E"/>
    <w:rsid w:val="00EE7CB2"/>
    <w:rsid w:val="00EF0131"/>
    <w:rsid w:val="00EF105F"/>
    <w:rsid w:val="00EF2D25"/>
    <w:rsid w:val="00EF3C8E"/>
    <w:rsid w:val="00EF3C9F"/>
    <w:rsid w:val="00EF446A"/>
    <w:rsid w:val="00EF4E99"/>
    <w:rsid w:val="00EF51D2"/>
    <w:rsid w:val="00EF61B1"/>
    <w:rsid w:val="00EF66F5"/>
    <w:rsid w:val="00EF7C78"/>
    <w:rsid w:val="00F00C6E"/>
    <w:rsid w:val="00F01804"/>
    <w:rsid w:val="00F0219C"/>
    <w:rsid w:val="00F0234B"/>
    <w:rsid w:val="00F03021"/>
    <w:rsid w:val="00F03457"/>
    <w:rsid w:val="00F03A02"/>
    <w:rsid w:val="00F0468E"/>
    <w:rsid w:val="00F04CD9"/>
    <w:rsid w:val="00F06378"/>
    <w:rsid w:val="00F06576"/>
    <w:rsid w:val="00F06BFA"/>
    <w:rsid w:val="00F06E8E"/>
    <w:rsid w:val="00F0728C"/>
    <w:rsid w:val="00F10769"/>
    <w:rsid w:val="00F108FA"/>
    <w:rsid w:val="00F10AB5"/>
    <w:rsid w:val="00F10B2B"/>
    <w:rsid w:val="00F1108E"/>
    <w:rsid w:val="00F133DC"/>
    <w:rsid w:val="00F13572"/>
    <w:rsid w:val="00F1366B"/>
    <w:rsid w:val="00F14832"/>
    <w:rsid w:val="00F14889"/>
    <w:rsid w:val="00F15233"/>
    <w:rsid w:val="00F16B8F"/>
    <w:rsid w:val="00F16CA5"/>
    <w:rsid w:val="00F17075"/>
    <w:rsid w:val="00F176B2"/>
    <w:rsid w:val="00F17796"/>
    <w:rsid w:val="00F2059F"/>
    <w:rsid w:val="00F20EA3"/>
    <w:rsid w:val="00F22659"/>
    <w:rsid w:val="00F2297F"/>
    <w:rsid w:val="00F22E70"/>
    <w:rsid w:val="00F23C00"/>
    <w:rsid w:val="00F23EC8"/>
    <w:rsid w:val="00F2409C"/>
    <w:rsid w:val="00F240D2"/>
    <w:rsid w:val="00F242C3"/>
    <w:rsid w:val="00F24F0A"/>
    <w:rsid w:val="00F254F2"/>
    <w:rsid w:val="00F2551B"/>
    <w:rsid w:val="00F25B66"/>
    <w:rsid w:val="00F25BD9"/>
    <w:rsid w:val="00F25BFC"/>
    <w:rsid w:val="00F26ABA"/>
    <w:rsid w:val="00F26E20"/>
    <w:rsid w:val="00F2718E"/>
    <w:rsid w:val="00F3054A"/>
    <w:rsid w:val="00F307D4"/>
    <w:rsid w:val="00F312FD"/>
    <w:rsid w:val="00F3185B"/>
    <w:rsid w:val="00F31BD8"/>
    <w:rsid w:val="00F31C26"/>
    <w:rsid w:val="00F32A15"/>
    <w:rsid w:val="00F32E63"/>
    <w:rsid w:val="00F336E3"/>
    <w:rsid w:val="00F36C9D"/>
    <w:rsid w:val="00F371ED"/>
    <w:rsid w:val="00F40D40"/>
    <w:rsid w:val="00F4255A"/>
    <w:rsid w:val="00F42900"/>
    <w:rsid w:val="00F42F39"/>
    <w:rsid w:val="00F43D90"/>
    <w:rsid w:val="00F44112"/>
    <w:rsid w:val="00F442C7"/>
    <w:rsid w:val="00F442D0"/>
    <w:rsid w:val="00F44560"/>
    <w:rsid w:val="00F4468E"/>
    <w:rsid w:val="00F44849"/>
    <w:rsid w:val="00F44CD4"/>
    <w:rsid w:val="00F44D69"/>
    <w:rsid w:val="00F458C0"/>
    <w:rsid w:val="00F4634F"/>
    <w:rsid w:val="00F46E9B"/>
    <w:rsid w:val="00F47602"/>
    <w:rsid w:val="00F477B4"/>
    <w:rsid w:val="00F478E2"/>
    <w:rsid w:val="00F47EDF"/>
    <w:rsid w:val="00F503A9"/>
    <w:rsid w:val="00F513A6"/>
    <w:rsid w:val="00F5143B"/>
    <w:rsid w:val="00F51449"/>
    <w:rsid w:val="00F52118"/>
    <w:rsid w:val="00F52539"/>
    <w:rsid w:val="00F533A0"/>
    <w:rsid w:val="00F534ED"/>
    <w:rsid w:val="00F53806"/>
    <w:rsid w:val="00F53997"/>
    <w:rsid w:val="00F53D46"/>
    <w:rsid w:val="00F54959"/>
    <w:rsid w:val="00F549CA"/>
    <w:rsid w:val="00F5560C"/>
    <w:rsid w:val="00F557B6"/>
    <w:rsid w:val="00F55A93"/>
    <w:rsid w:val="00F56D6A"/>
    <w:rsid w:val="00F57409"/>
    <w:rsid w:val="00F5758B"/>
    <w:rsid w:val="00F5760A"/>
    <w:rsid w:val="00F60635"/>
    <w:rsid w:val="00F610E5"/>
    <w:rsid w:val="00F616CE"/>
    <w:rsid w:val="00F616EB"/>
    <w:rsid w:val="00F6247C"/>
    <w:rsid w:val="00F62570"/>
    <w:rsid w:val="00F63032"/>
    <w:rsid w:val="00F6321D"/>
    <w:rsid w:val="00F6342A"/>
    <w:rsid w:val="00F6445A"/>
    <w:rsid w:val="00F646B1"/>
    <w:rsid w:val="00F64A5A"/>
    <w:rsid w:val="00F65367"/>
    <w:rsid w:val="00F65A77"/>
    <w:rsid w:val="00F65EB2"/>
    <w:rsid w:val="00F66693"/>
    <w:rsid w:val="00F7054E"/>
    <w:rsid w:val="00F72C99"/>
    <w:rsid w:val="00F74215"/>
    <w:rsid w:val="00F74562"/>
    <w:rsid w:val="00F74675"/>
    <w:rsid w:val="00F74E7F"/>
    <w:rsid w:val="00F764D6"/>
    <w:rsid w:val="00F76F16"/>
    <w:rsid w:val="00F77F5C"/>
    <w:rsid w:val="00F801E5"/>
    <w:rsid w:val="00F8059C"/>
    <w:rsid w:val="00F8088F"/>
    <w:rsid w:val="00F813B3"/>
    <w:rsid w:val="00F8289C"/>
    <w:rsid w:val="00F838DF"/>
    <w:rsid w:val="00F83AE7"/>
    <w:rsid w:val="00F83B90"/>
    <w:rsid w:val="00F83D2D"/>
    <w:rsid w:val="00F84646"/>
    <w:rsid w:val="00F8474B"/>
    <w:rsid w:val="00F85C39"/>
    <w:rsid w:val="00F864D8"/>
    <w:rsid w:val="00F86A83"/>
    <w:rsid w:val="00F87362"/>
    <w:rsid w:val="00F8765C"/>
    <w:rsid w:val="00F90E70"/>
    <w:rsid w:val="00F913BE"/>
    <w:rsid w:val="00F9171E"/>
    <w:rsid w:val="00F9185D"/>
    <w:rsid w:val="00F92368"/>
    <w:rsid w:val="00F9250F"/>
    <w:rsid w:val="00F927F7"/>
    <w:rsid w:val="00F92910"/>
    <w:rsid w:val="00F933B9"/>
    <w:rsid w:val="00F941FF"/>
    <w:rsid w:val="00F9495E"/>
    <w:rsid w:val="00F94C2A"/>
    <w:rsid w:val="00F95701"/>
    <w:rsid w:val="00F9614A"/>
    <w:rsid w:val="00F96DF4"/>
    <w:rsid w:val="00FA0113"/>
    <w:rsid w:val="00FA0649"/>
    <w:rsid w:val="00FA0905"/>
    <w:rsid w:val="00FA0D1B"/>
    <w:rsid w:val="00FA140C"/>
    <w:rsid w:val="00FA2389"/>
    <w:rsid w:val="00FA2CF8"/>
    <w:rsid w:val="00FA2E18"/>
    <w:rsid w:val="00FA330D"/>
    <w:rsid w:val="00FA3775"/>
    <w:rsid w:val="00FA3957"/>
    <w:rsid w:val="00FA3C04"/>
    <w:rsid w:val="00FA4A08"/>
    <w:rsid w:val="00FA515E"/>
    <w:rsid w:val="00FA6310"/>
    <w:rsid w:val="00FA64A3"/>
    <w:rsid w:val="00FA7B32"/>
    <w:rsid w:val="00FB0074"/>
    <w:rsid w:val="00FB0C92"/>
    <w:rsid w:val="00FB0FF8"/>
    <w:rsid w:val="00FB1588"/>
    <w:rsid w:val="00FB2547"/>
    <w:rsid w:val="00FB298D"/>
    <w:rsid w:val="00FB3109"/>
    <w:rsid w:val="00FB4260"/>
    <w:rsid w:val="00FB46E2"/>
    <w:rsid w:val="00FB4B63"/>
    <w:rsid w:val="00FB4E54"/>
    <w:rsid w:val="00FB5A2A"/>
    <w:rsid w:val="00FB6666"/>
    <w:rsid w:val="00FB7D9C"/>
    <w:rsid w:val="00FC066F"/>
    <w:rsid w:val="00FC0959"/>
    <w:rsid w:val="00FC0D73"/>
    <w:rsid w:val="00FC0E65"/>
    <w:rsid w:val="00FC1169"/>
    <w:rsid w:val="00FC1B72"/>
    <w:rsid w:val="00FC3819"/>
    <w:rsid w:val="00FC43A3"/>
    <w:rsid w:val="00FC46CF"/>
    <w:rsid w:val="00FC4F80"/>
    <w:rsid w:val="00FC5519"/>
    <w:rsid w:val="00FC55F1"/>
    <w:rsid w:val="00FC5E48"/>
    <w:rsid w:val="00FC5F99"/>
    <w:rsid w:val="00FC7740"/>
    <w:rsid w:val="00FD02C4"/>
    <w:rsid w:val="00FD0F54"/>
    <w:rsid w:val="00FD1A22"/>
    <w:rsid w:val="00FD1D77"/>
    <w:rsid w:val="00FD24B5"/>
    <w:rsid w:val="00FD37D0"/>
    <w:rsid w:val="00FD385C"/>
    <w:rsid w:val="00FD3C49"/>
    <w:rsid w:val="00FD4881"/>
    <w:rsid w:val="00FD48A4"/>
    <w:rsid w:val="00FD610D"/>
    <w:rsid w:val="00FD6D75"/>
    <w:rsid w:val="00FD7193"/>
    <w:rsid w:val="00FD72D3"/>
    <w:rsid w:val="00FD74E8"/>
    <w:rsid w:val="00FE026A"/>
    <w:rsid w:val="00FE0880"/>
    <w:rsid w:val="00FE0E64"/>
    <w:rsid w:val="00FE1092"/>
    <w:rsid w:val="00FE1164"/>
    <w:rsid w:val="00FE14AA"/>
    <w:rsid w:val="00FE2E9A"/>
    <w:rsid w:val="00FE36E2"/>
    <w:rsid w:val="00FE3759"/>
    <w:rsid w:val="00FE4BF3"/>
    <w:rsid w:val="00FE5493"/>
    <w:rsid w:val="00FE5931"/>
    <w:rsid w:val="00FE6BE7"/>
    <w:rsid w:val="00FE73F0"/>
    <w:rsid w:val="00FE7FF6"/>
    <w:rsid w:val="00FF0316"/>
    <w:rsid w:val="00FF0414"/>
    <w:rsid w:val="00FF0761"/>
    <w:rsid w:val="00FF2BAD"/>
    <w:rsid w:val="00FF31CC"/>
    <w:rsid w:val="00FF4C25"/>
    <w:rsid w:val="00FF51BE"/>
    <w:rsid w:val="00FF5323"/>
    <w:rsid w:val="00FF5654"/>
    <w:rsid w:val="00FF5B05"/>
    <w:rsid w:val="00FF642A"/>
    <w:rsid w:val="00FF676D"/>
    <w:rsid w:val="00FF6BC8"/>
    <w:rsid w:val="00FF73AD"/>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5409"/>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8DF"/>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iPriority w:val="99"/>
    <w:unhideWhenUsed/>
    <w:rsid w:val="00296255"/>
    <w:pPr>
      <w:tabs>
        <w:tab w:val="center" w:pos="4536"/>
        <w:tab w:val="right" w:pos="9072"/>
      </w:tabs>
      <w:spacing w:after="240"/>
    </w:pPr>
  </w:style>
  <w:style w:type="character" w:customStyle="1" w:styleId="FooterChar">
    <w:name w:val="Footer Char"/>
    <w:basedOn w:val="DefaultParagraphFont"/>
    <w:link w:val="Footer"/>
    <w:uiPriority w:val="99"/>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unhideWhenUsed/>
    <w:rsid w:val="00296255"/>
    <w:rPr>
      <w:sz w:val="16"/>
      <w:szCs w:val="16"/>
    </w:rPr>
  </w:style>
  <w:style w:type="paragraph" w:styleId="CommentText">
    <w:name w:val="annotation text"/>
    <w:basedOn w:val="Normal"/>
    <w:link w:val="CommentTextChar"/>
    <w:uiPriority w:val="99"/>
    <w:unhideWhenUsed/>
    <w:rsid w:val="00296255"/>
    <w:pPr>
      <w:spacing w:after="240"/>
    </w:pPr>
  </w:style>
  <w:style w:type="character" w:customStyle="1" w:styleId="CommentTextChar">
    <w:name w:val="Comment Text Char"/>
    <w:basedOn w:val="DefaultParagraphFont"/>
    <w:link w:val="CommentText"/>
    <w:uiPriority w:val="99"/>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7"/>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9"/>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9"/>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9"/>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9"/>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9"/>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character" w:styleId="FollowedHyperlink">
    <w:name w:val="FollowedHyperlink"/>
    <w:basedOn w:val="DefaultParagraphFont"/>
    <w:uiPriority w:val="99"/>
    <w:semiHidden/>
    <w:unhideWhenUsed/>
    <w:rsid w:val="00EA40B9"/>
    <w:rPr>
      <w:color w:val="954F72" w:themeColor="followedHyperlink"/>
      <w:u w:val="single"/>
    </w:rPr>
  </w:style>
  <w:style w:type="character" w:customStyle="1" w:styleId="Bodytext20">
    <w:name w:val="Body text (2)_"/>
    <w:basedOn w:val="DefaultParagraphFont"/>
    <w:link w:val="Bodytext22"/>
    <w:rsid w:val="004553B4"/>
    <w:rPr>
      <w:rFonts w:ascii="Calibri" w:eastAsia="Calibri" w:hAnsi="Calibri" w:cs="Calibri"/>
      <w:shd w:val="clear" w:color="auto" w:fill="FFFFFF"/>
    </w:rPr>
  </w:style>
  <w:style w:type="character" w:customStyle="1" w:styleId="Bodytext4">
    <w:name w:val="Body text (4)_"/>
    <w:basedOn w:val="DefaultParagraphFont"/>
    <w:link w:val="Bodytext40"/>
    <w:rsid w:val="004553B4"/>
    <w:rPr>
      <w:rFonts w:ascii="Franklin Gothic Medium" w:eastAsia="Franklin Gothic Medium" w:hAnsi="Franklin Gothic Medium" w:cs="Franklin Gothic Medium"/>
      <w:sz w:val="21"/>
      <w:szCs w:val="21"/>
      <w:shd w:val="clear" w:color="auto" w:fill="FFFFFF"/>
    </w:rPr>
  </w:style>
  <w:style w:type="character" w:customStyle="1" w:styleId="Bodytext4Exact">
    <w:name w:val="Body text (4) Exact"/>
    <w:basedOn w:val="DefaultParagraphFont"/>
    <w:rsid w:val="004553B4"/>
    <w:rPr>
      <w:rFonts w:ascii="Franklin Gothic Medium" w:eastAsia="Franklin Gothic Medium" w:hAnsi="Franklin Gothic Medium" w:cs="Franklin Gothic Medium"/>
      <w:b w:val="0"/>
      <w:bCs w:val="0"/>
      <w:i w:val="0"/>
      <w:iCs w:val="0"/>
      <w:smallCaps w:val="0"/>
      <w:strike w:val="0"/>
      <w:sz w:val="21"/>
      <w:szCs w:val="21"/>
      <w:u w:val="none"/>
    </w:rPr>
  </w:style>
  <w:style w:type="character" w:customStyle="1" w:styleId="PicturecaptionExact">
    <w:name w:val="Picture caption Exact"/>
    <w:basedOn w:val="DefaultParagraphFont"/>
    <w:link w:val="Picturecaption"/>
    <w:rsid w:val="004553B4"/>
    <w:rPr>
      <w:rFonts w:ascii="Calibri" w:eastAsia="Calibri" w:hAnsi="Calibri" w:cs="Calibri"/>
      <w:shd w:val="clear" w:color="auto" w:fill="FFFFFF"/>
    </w:rPr>
  </w:style>
  <w:style w:type="paragraph" w:customStyle="1" w:styleId="Bodytext22">
    <w:name w:val="Body text (2)"/>
    <w:basedOn w:val="Normal"/>
    <w:link w:val="Bodytext20"/>
    <w:rsid w:val="004553B4"/>
    <w:pPr>
      <w:shd w:val="clear" w:color="auto" w:fill="FFFFFF"/>
      <w:spacing w:after="0" w:line="269" w:lineRule="exact"/>
      <w:ind w:hanging="780"/>
    </w:pPr>
    <w:rPr>
      <w:rFonts w:ascii="Calibri" w:eastAsia="Calibri" w:hAnsi="Calibri" w:cs="Calibri"/>
      <w:sz w:val="22"/>
      <w:szCs w:val="22"/>
    </w:rPr>
  </w:style>
  <w:style w:type="paragraph" w:customStyle="1" w:styleId="Bodytext40">
    <w:name w:val="Body text (4)"/>
    <w:basedOn w:val="Normal"/>
    <w:link w:val="Bodytext4"/>
    <w:rsid w:val="004553B4"/>
    <w:pPr>
      <w:shd w:val="clear" w:color="auto" w:fill="FFFFFF"/>
      <w:spacing w:before="240" w:after="0" w:line="269" w:lineRule="exact"/>
    </w:pPr>
    <w:rPr>
      <w:rFonts w:ascii="Franklin Gothic Medium" w:eastAsia="Franklin Gothic Medium" w:hAnsi="Franklin Gothic Medium" w:cs="Franklin Gothic Medium"/>
      <w:sz w:val="21"/>
      <w:szCs w:val="21"/>
    </w:rPr>
  </w:style>
  <w:style w:type="paragraph" w:customStyle="1" w:styleId="Picturecaption">
    <w:name w:val="Picture caption"/>
    <w:basedOn w:val="Normal"/>
    <w:link w:val="PicturecaptionExact"/>
    <w:rsid w:val="004553B4"/>
    <w:pPr>
      <w:shd w:val="clear" w:color="auto" w:fill="FFFFFF"/>
      <w:spacing w:after="0" w:line="0" w:lineRule="atLeast"/>
      <w:jc w:val="left"/>
    </w:pPr>
    <w:rPr>
      <w:rFonts w:ascii="Calibri" w:eastAsia="Calibri" w:hAnsi="Calibri" w:cs="Calibri"/>
      <w:sz w:val="22"/>
      <w:szCs w:val="22"/>
    </w:rPr>
  </w:style>
  <w:style w:type="character" w:customStyle="1" w:styleId="Bodytext2Exact">
    <w:name w:val="Body text (2) Exact"/>
    <w:basedOn w:val="DefaultParagraphFont"/>
    <w:rsid w:val="00BB61B5"/>
    <w:rPr>
      <w:rFonts w:ascii="Calibri" w:eastAsia="Calibri" w:hAnsi="Calibri" w:cs="Calibri"/>
      <w:b w:val="0"/>
      <w:bCs w:val="0"/>
      <w:i w:val="0"/>
      <w:iCs w:val="0"/>
      <w:smallCaps w:val="0"/>
      <w:strike w:val="0"/>
      <w:sz w:val="22"/>
      <w:szCs w:val="22"/>
      <w:u w:val="none"/>
    </w:rPr>
  </w:style>
  <w:style w:type="character" w:customStyle="1" w:styleId="Heading80">
    <w:name w:val="Heading #8_"/>
    <w:basedOn w:val="DefaultParagraphFont"/>
    <w:link w:val="Heading81"/>
    <w:rsid w:val="008D50F5"/>
    <w:rPr>
      <w:rFonts w:ascii="Franklin Gothic Medium" w:eastAsia="Franklin Gothic Medium" w:hAnsi="Franklin Gothic Medium" w:cs="Franklin Gothic Medium"/>
      <w:sz w:val="21"/>
      <w:szCs w:val="21"/>
      <w:shd w:val="clear" w:color="auto" w:fill="FFFFFF"/>
    </w:rPr>
  </w:style>
  <w:style w:type="paragraph" w:customStyle="1" w:styleId="Heading81">
    <w:name w:val="Heading #8"/>
    <w:basedOn w:val="Normal"/>
    <w:link w:val="Heading80"/>
    <w:rsid w:val="008D50F5"/>
    <w:pPr>
      <w:shd w:val="clear" w:color="auto" w:fill="FFFFFF"/>
      <w:spacing w:after="1020" w:line="0" w:lineRule="atLeast"/>
      <w:jc w:val="left"/>
      <w:outlineLvl w:val="7"/>
    </w:pPr>
    <w:rPr>
      <w:rFonts w:ascii="Franklin Gothic Medium" w:eastAsia="Franklin Gothic Medium" w:hAnsi="Franklin Gothic Medium" w:cs="Franklin Gothic Medium"/>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037853960">
      <w:bodyDiv w:val="1"/>
      <w:marLeft w:val="0"/>
      <w:marRight w:val="0"/>
      <w:marTop w:val="0"/>
      <w:marBottom w:val="0"/>
      <w:divBdr>
        <w:top w:val="none" w:sz="0" w:space="0" w:color="auto"/>
        <w:left w:val="none" w:sz="0" w:space="0" w:color="auto"/>
        <w:bottom w:val="none" w:sz="0" w:space="0" w:color="auto"/>
        <w:right w:val="none" w:sz="0" w:space="0" w:color="auto"/>
      </w:divBdr>
    </w:div>
    <w:div w:id="1651137335">
      <w:bodyDiv w:val="1"/>
      <w:marLeft w:val="0"/>
      <w:marRight w:val="0"/>
      <w:marTop w:val="0"/>
      <w:marBottom w:val="0"/>
      <w:divBdr>
        <w:top w:val="none" w:sz="0" w:space="0" w:color="auto"/>
        <w:left w:val="none" w:sz="0" w:space="0" w:color="auto"/>
        <w:bottom w:val="none" w:sz="0" w:space="0" w:color="auto"/>
        <w:right w:val="none" w:sz="0" w:space="0" w:color="auto"/>
      </w:divBdr>
    </w:div>
    <w:div w:id="186767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premicnine.dutb.eu/Navodila/Kako_kupiti_nepremicnino_od_DUTB/"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epremicnine.dutb.eu/Navodila/Kako_kupiti_nepremicnino_od_DUTB/"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1CCE-C58F-4118-937C-C294AD39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1</TotalTime>
  <Pages>22</Pages>
  <Words>5277</Words>
  <Characters>30083</Characters>
  <Application>Microsoft Office Word</Application>
  <DocSecurity>0</DocSecurity>
  <Lines>250</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2018-07-30T11:12:00Z</cp:lastPrinted>
  <dcterms:created xsi:type="dcterms:W3CDTF">2018-07-30T11:12:00Z</dcterms:created>
  <dcterms:modified xsi:type="dcterms:W3CDTF">2018-07-30T11:13:00Z</dcterms:modified>
</cp:coreProperties>
</file>